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4631D" w14:textId="7D5DEBFC" w:rsidR="006923AD" w:rsidRPr="006923AD" w:rsidRDefault="006923AD" w:rsidP="006923AD">
      <w:pPr>
        <w:spacing w:after="0" w:line="240" w:lineRule="auto"/>
        <w:rPr>
          <w:rFonts w:eastAsia="Times New Roman" w:cs="Times New Roman"/>
          <w:sz w:val="24"/>
          <w:szCs w:val="24"/>
        </w:rPr>
      </w:pPr>
      <w:r w:rsidRPr="006923AD">
        <w:rPr>
          <w:rFonts w:eastAsia="Times New Roman" w:cs="Times New Roman"/>
          <w:sz w:val="24"/>
          <w:szCs w:val="24"/>
        </w:rPr>
        <w:t>Alden Walden</w:t>
      </w:r>
    </w:p>
    <w:p w14:paraId="1C2B11B3" w14:textId="724C7417" w:rsidR="006923AD" w:rsidRPr="006923AD" w:rsidRDefault="00C57F0A" w:rsidP="006923AD">
      <w:pPr>
        <w:spacing w:after="0" w:line="240" w:lineRule="auto"/>
        <w:rPr>
          <w:rFonts w:eastAsia="Times New Roman" w:cs="Times New Roman"/>
          <w:sz w:val="24"/>
          <w:szCs w:val="24"/>
        </w:rPr>
      </w:pPr>
      <w:r>
        <w:rPr>
          <w:rFonts w:eastAsia="Times New Roman" w:cs="Times New Roman"/>
          <w:sz w:val="24"/>
          <w:szCs w:val="24"/>
        </w:rPr>
        <w:t>San Jacinto Power</w:t>
      </w:r>
    </w:p>
    <w:p w14:paraId="3B52C26A" w14:textId="77777777" w:rsidR="006923AD" w:rsidRPr="006923AD" w:rsidRDefault="006923AD" w:rsidP="006923AD">
      <w:pPr>
        <w:spacing w:after="0" w:line="240" w:lineRule="auto"/>
        <w:rPr>
          <w:rFonts w:eastAsia="Times New Roman" w:cs="Times New Roman"/>
          <w:sz w:val="24"/>
          <w:szCs w:val="24"/>
        </w:rPr>
      </w:pPr>
      <w:r w:rsidRPr="006923AD">
        <w:rPr>
          <w:rFonts w:eastAsia="Times New Roman" w:cs="Times New Roman"/>
          <w:sz w:val="24"/>
          <w:szCs w:val="24"/>
        </w:rPr>
        <w:t>1839 Iron Point Road, Ste 120</w:t>
      </w:r>
    </w:p>
    <w:p w14:paraId="70F933CC" w14:textId="77777777" w:rsidR="006923AD" w:rsidRPr="006923AD" w:rsidRDefault="006923AD" w:rsidP="006923AD">
      <w:pPr>
        <w:spacing w:after="0" w:line="240" w:lineRule="auto"/>
        <w:rPr>
          <w:rFonts w:ascii="Times New Roman" w:eastAsia="Times New Roman" w:hAnsi="Times New Roman" w:cs="Times New Roman"/>
          <w:sz w:val="24"/>
          <w:szCs w:val="24"/>
        </w:rPr>
      </w:pPr>
      <w:r w:rsidRPr="006923AD">
        <w:rPr>
          <w:rFonts w:eastAsia="Times New Roman" w:cs="Times New Roman"/>
          <w:sz w:val="24"/>
          <w:szCs w:val="24"/>
        </w:rPr>
        <w:t>Folsom, CA 95630</w:t>
      </w:r>
    </w:p>
    <w:p w14:paraId="23450A67" w14:textId="77777777" w:rsidR="006923AD" w:rsidRPr="006923AD" w:rsidRDefault="006923AD" w:rsidP="006923AD">
      <w:pPr>
        <w:spacing w:after="0" w:line="240" w:lineRule="auto"/>
        <w:rPr>
          <w:rFonts w:ascii="Times New Roman" w:eastAsia="Times New Roman" w:hAnsi="Times New Roman" w:cs="Times New Roman"/>
          <w:sz w:val="24"/>
          <w:szCs w:val="24"/>
        </w:rPr>
      </w:pPr>
    </w:p>
    <w:p w14:paraId="2AACDD79" w14:textId="21BA3B0D"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CITATION FOR VIOLATION OF RESOURCE ADEQUACY (RA) REPORTING</w:t>
      </w:r>
    </w:p>
    <w:p w14:paraId="44B92C72" w14:textId="77777777"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REQUIREMENTS UNDER RESOLUTION E-4195, AS MODIFIED BY</w:t>
      </w:r>
    </w:p>
    <w:p w14:paraId="0EEAE1D1" w14:textId="77777777"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 xml:space="preserve">DECISIONS (D.) 10-06-036, D.11-06-022, D.14-06-050, D.19-06-026, </w:t>
      </w:r>
    </w:p>
    <w:p w14:paraId="63E5BE94" w14:textId="77777777"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 xml:space="preserve">D.20-06-031, D.21-06-029 </w:t>
      </w:r>
      <w:r w:rsidRPr="006923AD">
        <w:rPr>
          <w:rFonts w:eastAsia="Times New Roman" w:cs="Times New Roman"/>
          <w:b/>
          <w:sz w:val="24"/>
          <w:szCs w:val="24"/>
        </w:rPr>
        <w:t>D.22-06-050, D.23-06-029, AND D.24-06-004</w:t>
      </w:r>
    </w:p>
    <w:p w14:paraId="7FCD21AF" w14:textId="77777777" w:rsidR="006923AD" w:rsidRPr="006923AD" w:rsidRDefault="006923AD" w:rsidP="006923AD">
      <w:pPr>
        <w:spacing w:after="0" w:line="240" w:lineRule="auto"/>
        <w:jc w:val="center"/>
        <w:rPr>
          <w:rFonts w:eastAsia="Times New Roman" w:cs="Times New Roman"/>
          <w:sz w:val="24"/>
          <w:szCs w:val="24"/>
        </w:rPr>
      </w:pPr>
    </w:p>
    <w:p w14:paraId="7B922251" w14:textId="7C4B953D" w:rsidR="006923AD" w:rsidRPr="006923AD" w:rsidRDefault="006923AD" w:rsidP="006923AD">
      <w:pPr>
        <w:spacing w:after="0" w:line="240" w:lineRule="auto"/>
        <w:rPr>
          <w:rFonts w:eastAsia="Calibri" w:cs="Times New Roman"/>
          <w:b/>
          <w:bCs/>
          <w:sz w:val="24"/>
          <w:szCs w:val="24"/>
        </w:rPr>
      </w:pPr>
      <w:r w:rsidRPr="006923AD">
        <w:rPr>
          <w:rFonts w:eastAsia="Calibri" w:cs="Times New Roman"/>
          <w:b/>
          <w:bCs/>
          <w:sz w:val="24"/>
          <w:szCs w:val="24"/>
        </w:rPr>
        <w:t>Citation No. E-4195</w:t>
      </w:r>
      <w:r w:rsidRPr="006923AD">
        <w:rPr>
          <w:rFonts w:eastAsia="Times New Roman" w:cs="Times New Roman"/>
          <w:b/>
          <w:sz w:val="24"/>
          <w:szCs w:val="24"/>
        </w:rPr>
        <w:t>-</w:t>
      </w:r>
      <w:r w:rsidR="00E072D3" w:rsidRPr="006923AD">
        <w:rPr>
          <w:rFonts w:eastAsia="Times New Roman" w:cs="Times New Roman"/>
          <w:b/>
          <w:sz w:val="24"/>
          <w:szCs w:val="24"/>
        </w:rPr>
        <w:t>0</w:t>
      </w:r>
      <w:r w:rsidR="00E072D3">
        <w:rPr>
          <w:rFonts w:eastAsia="Times New Roman" w:cs="Times New Roman"/>
          <w:b/>
          <w:sz w:val="24"/>
          <w:szCs w:val="24"/>
        </w:rPr>
        <w:t>188</w:t>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t xml:space="preserve"> </w:t>
      </w:r>
      <w:r w:rsidRPr="006923AD">
        <w:rPr>
          <w:rFonts w:eastAsia="Calibri" w:cs="Times New Roman"/>
          <w:b/>
          <w:bCs/>
          <w:sz w:val="24"/>
          <w:szCs w:val="24"/>
        </w:rPr>
        <w:t xml:space="preserve">Issued: November </w:t>
      </w:r>
      <w:r w:rsidR="00E072D3">
        <w:rPr>
          <w:rFonts w:eastAsia="Calibri" w:cs="Times New Roman"/>
          <w:b/>
          <w:bCs/>
          <w:sz w:val="24"/>
          <w:szCs w:val="24"/>
        </w:rPr>
        <w:t>18</w:t>
      </w:r>
      <w:r w:rsidRPr="006923AD">
        <w:rPr>
          <w:rFonts w:eastAsia="Calibri" w:cs="Times New Roman"/>
          <w:b/>
          <w:bCs/>
          <w:sz w:val="24"/>
          <w:szCs w:val="24"/>
        </w:rPr>
        <w:t xml:space="preserve">, 2024 </w:t>
      </w:r>
    </w:p>
    <w:p w14:paraId="303B856C" w14:textId="77777777" w:rsidR="006923AD" w:rsidRPr="006923AD" w:rsidRDefault="006923AD" w:rsidP="006923AD">
      <w:pPr>
        <w:spacing w:after="0" w:line="240" w:lineRule="auto"/>
        <w:jc w:val="both"/>
        <w:rPr>
          <w:rFonts w:eastAsia="Times New Roman" w:cs="Times New Roman"/>
          <w:sz w:val="24"/>
          <w:szCs w:val="24"/>
        </w:rPr>
      </w:pPr>
    </w:p>
    <w:p w14:paraId="767A4DC8" w14:textId="77777777" w:rsidR="006923AD" w:rsidRPr="006923AD" w:rsidRDefault="006923AD" w:rsidP="006923AD">
      <w:pPr>
        <w:spacing w:after="0" w:line="240" w:lineRule="auto"/>
        <w:rPr>
          <w:rFonts w:eastAsia="Times New Roman" w:cs="Times New Roman"/>
          <w:sz w:val="24"/>
          <w:szCs w:val="24"/>
        </w:rPr>
      </w:pPr>
      <w:r w:rsidRPr="006923AD">
        <w:rPr>
          <w:rFonts w:eastAsia="Calibri" w:cs="Times New Roman"/>
          <w:b/>
          <w:bCs/>
          <w:sz w:val="24"/>
          <w:szCs w:val="24"/>
        </w:rPr>
        <w:t>Re: September 2024 Month-Ahead System Resource Adequacy Compliance Filing</w:t>
      </w:r>
    </w:p>
    <w:p w14:paraId="77FF6F92" w14:textId="77777777" w:rsidR="003941C1" w:rsidRDefault="003941C1" w:rsidP="003941C1">
      <w:pPr>
        <w:spacing w:after="0" w:line="240" w:lineRule="auto"/>
      </w:pPr>
    </w:p>
    <w:p w14:paraId="1E7676E0" w14:textId="6B38AADA" w:rsidR="0026038E" w:rsidRPr="0072659E" w:rsidRDefault="0072659E" w:rsidP="004D3124">
      <w:r w:rsidRPr="0072659E">
        <w:t>Dear Mr. Alden Walden:</w:t>
      </w:r>
    </w:p>
    <w:p w14:paraId="41BB3476" w14:textId="7B460988" w:rsidR="0072659E" w:rsidRPr="0072659E" w:rsidRDefault="0093778E" w:rsidP="00310332">
      <w:pPr>
        <w:spacing w:after="0" w:line="360" w:lineRule="auto"/>
        <w:ind w:firstLine="720"/>
        <w:rPr>
          <w:rFonts w:eastAsia="Times New Roman" w:cs="Times New Roman"/>
        </w:rPr>
      </w:pPr>
      <w:r w:rsidRPr="0093778E">
        <w:rPr>
          <w:rFonts w:eastAsia="Times New Roman" w:cs="Times New Roman"/>
        </w:rPr>
        <w:t xml:space="preserve">Pursuant to Resolution E-4195, subsequently modified by Decisions (D.) 10-06-036, D.11-06-022, D.14-06-050, D.19-06-026, D.20-06-031, D.21-06-029, D.22-06-050, D.23-06-029, and D.24-06-004, </w:t>
      </w:r>
      <w:r w:rsidR="00832118">
        <w:rPr>
          <w:rFonts w:eastAsia="Times New Roman" w:cs="Times New Roman"/>
        </w:rPr>
        <w:t>San Jacinto Power</w:t>
      </w:r>
      <w:r w:rsidRPr="0093778E">
        <w:rPr>
          <w:rFonts w:eastAsia="Times New Roman" w:cs="Times New Roman"/>
        </w:rPr>
        <w:t xml:space="preserve"> is hereby cited for the following specified violation: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8"/>
        <w:gridCol w:w="1260"/>
      </w:tblGrid>
      <w:tr w:rsidR="0072659E" w:rsidRPr="0072659E" w14:paraId="4ACAD982" w14:textId="77777777" w:rsidTr="00B57F56">
        <w:trPr>
          <w:trHeight w:val="692"/>
          <w:jc w:val="center"/>
        </w:trPr>
        <w:tc>
          <w:tcPr>
            <w:tcW w:w="6948" w:type="dxa"/>
            <w:tcBorders>
              <w:top w:val="single" w:sz="4" w:space="0" w:color="auto"/>
              <w:left w:val="single" w:sz="4" w:space="0" w:color="auto"/>
              <w:bottom w:val="single" w:sz="4" w:space="0" w:color="auto"/>
              <w:right w:val="single" w:sz="4" w:space="0" w:color="auto"/>
            </w:tcBorders>
          </w:tcPr>
          <w:p w14:paraId="45D8587A"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Failure to file Historic Load Data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17C71059"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2B8F3D4"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63072C63"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Failure to file a Preliminary/Adjusted Load Forecast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53EBBD7"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AD55CB6"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3C6F0C38"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Failure to file a Month-Ahead System Resource Adequacy Compliance Filing at the time and manner required.</w:t>
            </w:r>
            <w:r w:rsidRPr="0072659E">
              <w:rPr>
                <w:rFonts w:eastAsia="Times New Roman" w:cs="Times New Roman"/>
                <w:sz w:val="24"/>
                <w:szCs w:val="24"/>
              </w:rPr>
              <w:tab/>
            </w:r>
          </w:p>
        </w:tc>
        <w:tc>
          <w:tcPr>
            <w:tcW w:w="1260" w:type="dxa"/>
            <w:tcBorders>
              <w:top w:val="single" w:sz="4" w:space="0" w:color="auto"/>
              <w:left w:val="single" w:sz="4" w:space="0" w:color="auto"/>
              <w:bottom w:val="single" w:sz="4" w:space="0" w:color="auto"/>
              <w:right w:val="single" w:sz="4" w:space="0" w:color="auto"/>
            </w:tcBorders>
          </w:tcPr>
          <w:p w14:paraId="0B349218"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val="0"/>
                  <w:calcOnExit w:val="0"/>
                  <w:checkBox>
                    <w:sizeAuto/>
                    <w:default w:val="0"/>
                  </w:checkBox>
                </w:ffData>
              </w:fldChar>
            </w:r>
            <w:bookmarkStart w:id="0" w:name="Check5"/>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bookmarkEnd w:id="0"/>
          </w:p>
        </w:tc>
      </w:tr>
      <w:tr w:rsidR="0072659E" w:rsidRPr="0072659E" w14:paraId="69D71C16" w14:textId="77777777" w:rsidTr="00B57F56">
        <w:trPr>
          <w:trHeight w:val="980"/>
          <w:jc w:val="center"/>
        </w:trPr>
        <w:tc>
          <w:tcPr>
            <w:tcW w:w="6948" w:type="dxa"/>
            <w:tcBorders>
              <w:top w:val="single" w:sz="4" w:space="0" w:color="auto"/>
              <w:left w:val="single" w:sz="4" w:space="0" w:color="auto"/>
              <w:bottom w:val="single" w:sz="4" w:space="0" w:color="auto"/>
              <w:right w:val="single" w:sz="4" w:space="0" w:color="auto"/>
            </w:tcBorders>
          </w:tcPr>
          <w:p w14:paraId="6652A295"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Failure to file a Preliminary Local Resource Adequacy Compliance Filing, or a Year-Ahead System Resource Adequacy Compliance Filing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0B3420B3"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B593815" w14:textId="77777777" w:rsidTr="00B57F56">
        <w:trPr>
          <w:trHeight w:val="1151"/>
          <w:jc w:val="center"/>
        </w:trPr>
        <w:tc>
          <w:tcPr>
            <w:tcW w:w="6948" w:type="dxa"/>
            <w:tcBorders>
              <w:top w:val="single" w:sz="4" w:space="0" w:color="auto"/>
              <w:left w:val="single" w:sz="4" w:space="0" w:color="auto"/>
              <w:bottom w:val="single" w:sz="4" w:space="0" w:color="auto"/>
              <w:right w:val="single" w:sz="4" w:space="0" w:color="auto"/>
            </w:tcBorders>
          </w:tcPr>
          <w:p w14:paraId="7C5D6682" w14:textId="77777777" w:rsidR="0072659E" w:rsidRPr="0072659E" w:rsidRDefault="0072659E" w:rsidP="0072659E">
            <w:pPr>
              <w:numPr>
                <w:ilvl w:val="0"/>
                <w:numId w:val="2"/>
              </w:numPr>
              <w:spacing w:after="0" w:line="240" w:lineRule="auto"/>
              <w:rPr>
                <w:rFonts w:eastAsia="Times New Roman" w:cs="Times New Roman"/>
                <w:sz w:val="24"/>
                <w:szCs w:val="24"/>
              </w:rPr>
            </w:pPr>
            <w:r w:rsidRPr="0072659E">
              <w:rPr>
                <w:rFonts w:eastAsia="Times New Roman" w:cs="Times New Roman"/>
                <w:sz w:val="24"/>
                <w:szCs w:val="24"/>
              </w:rPr>
              <w:t>Failure to comply with a request for information from Energy Division that is reasonably related to implementation of the resource adequacy requirements in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632865C"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507DA585"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28C97478"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Deficiency cured within five business days from the date of notification by Energy Division.</w:t>
            </w:r>
          </w:p>
        </w:tc>
        <w:tc>
          <w:tcPr>
            <w:tcW w:w="1260" w:type="dxa"/>
            <w:tcBorders>
              <w:top w:val="single" w:sz="4" w:space="0" w:color="auto"/>
              <w:left w:val="single" w:sz="4" w:space="0" w:color="auto"/>
              <w:bottom w:val="single" w:sz="4" w:space="0" w:color="auto"/>
              <w:right w:val="single" w:sz="4" w:space="0" w:color="auto"/>
            </w:tcBorders>
          </w:tcPr>
          <w:p w14:paraId="5385D65E"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6766E2A0"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7F43C331"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Deficiency remedied after five business days from the date of Energy Division notification or not remedied at all.</w:t>
            </w:r>
          </w:p>
        </w:tc>
        <w:tc>
          <w:tcPr>
            <w:tcW w:w="1260" w:type="dxa"/>
            <w:tcBorders>
              <w:top w:val="single" w:sz="4" w:space="0" w:color="auto"/>
              <w:left w:val="single" w:sz="4" w:space="0" w:color="auto"/>
              <w:bottom w:val="single" w:sz="4" w:space="0" w:color="auto"/>
              <w:right w:val="single" w:sz="4" w:space="0" w:color="auto"/>
            </w:tcBorders>
          </w:tcPr>
          <w:p w14:paraId="65A433DF"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
                  <w:enabled/>
                  <w:calcOnExit w:val="0"/>
                  <w:checkBox>
                    <w:sizeAuto/>
                    <w:default w:val="1"/>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bl>
    <w:p w14:paraId="374E4BCD" w14:textId="77777777" w:rsidR="0072659E" w:rsidRPr="004D2D25" w:rsidRDefault="0072659E" w:rsidP="0072659E">
      <w:pPr>
        <w:jc w:val="center"/>
        <w:rPr>
          <w:sz w:val="24"/>
          <w:szCs w:val="24"/>
        </w:rPr>
      </w:pPr>
      <w:r w:rsidRPr="004D2D25">
        <w:rPr>
          <w:rFonts w:eastAsia="Times New Roman"/>
          <w:b/>
          <w:sz w:val="24"/>
          <w:szCs w:val="24"/>
          <w:u w:val="single"/>
        </w:rPr>
        <w:lastRenderedPageBreak/>
        <w:t>Evidence of Violation</w:t>
      </w:r>
    </w:p>
    <w:p w14:paraId="51BEC493" w14:textId="77777777" w:rsidR="0026038E" w:rsidRPr="004D2D25" w:rsidRDefault="0072659E" w:rsidP="0072659E">
      <w:pPr>
        <w:pStyle w:val="Heading1"/>
        <w:numPr>
          <w:ilvl w:val="0"/>
          <w:numId w:val="3"/>
        </w:numPr>
        <w:rPr>
          <w:rFonts w:ascii="Garamond" w:hAnsi="Garamond"/>
          <w:b/>
          <w:bCs/>
          <w:sz w:val="22"/>
          <w:szCs w:val="22"/>
        </w:rPr>
      </w:pPr>
      <w:r w:rsidRPr="004D2D25">
        <w:rPr>
          <w:rFonts w:ascii="Garamond" w:hAnsi="Garamond"/>
          <w:b/>
          <w:bCs/>
          <w:sz w:val="22"/>
          <w:szCs w:val="22"/>
        </w:rPr>
        <w:t xml:space="preserve">Summary </w:t>
      </w:r>
    </w:p>
    <w:p w14:paraId="2F1EEB40" w14:textId="5C2E1F1A" w:rsidR="00832118" w:rsidRDefault="00832118" w:rsidP="00832118">
      <w:pPr>
        <w:spacing w:after="0" w:line="360" w:lineRule="auto"/>
        <w:ind w:firstLine="720"/>
      </w:pPr>
      <w:r>
        <w:t xml:space="preserve">San Jacinto Power (SJP) failed to meet its September 2024 Month-Ahead (MA) System </w:t>
      </w:r>
      <w:r w:rsidR="0061566C">
        <w:t xml:space="preserve">and Flexible </w:t>
      </w:r>
      <w:r>
        <w:t xml:space="preserve">Resource Adequacy (RA) obligations.  On March 15, 2024, the California Public Utilities Commission’s (CPUC or Commission) Energy Division (ED) staff provided SJP with its </w:t>
      </w:r>
      <w:r w:rsidR="00226AB4">
        <w:t xml:space="preserve">updated </w:t>
      </w:r>
      <w:r>
        <w:t xml:space="preserve">September 2024 Cost Allocation Mechanism (CAM)-Reliability Must Run (RMR) allocations.  On March 21, 2024, ED staff provided SJP with its revised </w:t>
      </w:r>
      <w:r w:rsidR="00226AB4">
        <w:t xml:space="preserve">updated </w:t>
      </w:r>
      <w:r>
        <w:t xml:space="preserve">September 2024 CAM-RMR allocations.  On July 18, 2024, SJP filed its September 2024 MA RA showing.  On July 24, 2024, ED staff downloaded the California Independent System Operator’s (CASIO) supply plan validations.  </w:t>
      </w:r>
      <w:r w:rsidRPr="002E77AB">
        <w:t xml:space="preserve">On July 26, 2024, ED staff sent </w:t>
      </w:r>
      <w:r w:rsidR="00C152C0" w:rsidRPr="002E77AB">
        <w:t>SJP</w:t>
      </w:r>
      <w:r w:rsidRPr="002E77AB">
        <w:t xml:space="preserve"> a deficiency notice, indicating a need for </w:t>
      </w:r>
      <w:r w:rsidR="0061566C" w:rsidRPr="002E77AB">
        <w:t>22.54</w:t>
      </w:r>
      <w:r w:rsidRPr="002E77AB">
        <w:t xml:space="preserve"> megawatts (MW) of System RA</w:t>
      </w:r>
      <w:r w:rsidR="0061566C" w:rsidRPr="002E77AB">
        <w:t xml:space="preserve"> and 0.58 MW of Flexible RA for September 2024</w:t>
      </w:r>
      <w:r w:rsidRPr="002E77AB">
        <w:t xml:space="preserve">, and provided a deadline of August 2, 2024, for </w:t>
      </w:r>
      <w:r w:rsidR="00C152C0" w:rsidRPr="002E77AB">
        <w:t>SJP</w:t>
      </w:r>
      <w:r w:rsidRPr="002E77AB">
        <w:t xml:space="preserve"> to come into compliance.</w:t>
      </w:r>
      <w:r>
        <w:t xml:space="preserve">  On August 3, 2024, ED staff downloaded CAISO’s supply plan validations to confirm that SJP has not cured its September 2024 System </w:t>
      </w:r>
      <w:r w:rsidR="00207CAA">
        <w:t xml:space="preserve">and Flexible </w:t>
      </w:r>
      <w:r>
        <w:t>RA deficienc</w:t>
      </w:r>
      <w:r w:rsidR="00207CAA">
        <w:t>ies</w:t>
      </w:r>
      <w:r>
        <w:t xml:space="preserve">. </w:t>
      </w:r>
    </w:p>
    <w:p w14:paraId="5033C7B2" w14:textId="49614770" w:rsidR="00832118" w:rsidRDefault="00F32E67" w:rsidP="00832118">
      <w:pPr>
        <w:spacing w:after="0" w:line="360" w:lineRule="auto"/>
        <w:ind w:firstLine="720"/>
      </w:pPr>
      <w:r w:rsidRPr="00F32E67">
        <w:t xml:space="preserve">On November 14, 2024, Utilities Enforcement Branch (UEB) staff requested </w:t>
      </w:r>
      <w:r w:rsidR="00226AB4">
        <w:t xml:space="preserve">an update </w:t>
      </w:r>
      <w:r w:rsidRPr="00F32E67">
        <w:t xml:space="preserve">from SJP </w:t>
      </w:r>
      <w:r w:rsidR="00226AB4">
        <w:t xml:space="preserve">regarding its outstanding </w:t>
      </w:r>
      <w:r w:rsidR="00207CAA">
        <w:t xml:space="preserve">RA </w:t>
      </w:r>
      <w:r w:rsidRPr="00F32E67">
        <w:t>deficienc</w:t>
      </w:r>
      <w:r w:rsidR="00207CAA">
        <w:t>ies</w:t>
      </w:r>
      <w:r w:rsidRPr="00F32E67">
        <w:t xml:space="preserve"> </w:t>
      </w:r>
      <w:r w:rsidR="00C43AB3">
        <w:t>and provided SJP a deadline of November 21, 2024 to provide documents demonstrating it cured its deficiencies by the August 2, 2024 deadline provided by ED</w:t>
      </w:r>
      <w:r w:rsidR="00C43AB3" w:rsidRPr="00E4428A">
        <w:t>.</w:t>
      </w:r>
      <w:r w:rsidRPr="00E4428A">
        <w:t xml:space="preserve">  On </w:t>
      </w:r>
      <w:r w:rsidR="00207CAA" w:rsidRPr="00E4428A">
        <w:t>the same day</w:t>
      </w:r>
      <w:r w:rsidRPr="00E4428A">
        <w:t>, SJP confirmed that it was unable to procure sufficient capacity to cure its S</w:t>
      </w:r>
      <w:r w:rsidRPr="00F32E67">
        <w:t xml:space="preserve">eptember 2024 </w:t>
      </w:r>
      <w:r w:rsidR="00207CAA">
        <w:t xml:space="preserve">MA </w:t>
      </w:r>
      <w:r w:rsidRPr="00F32E67">
        <w:t xml:space="preserve">System </w:t>
      </w:r>
      <w:r w:rsidR="00207CAA">
        <w:t xml:space="preserve">and Flexible </w:t>
      </w:r>
      <w:r w:rsidRPr="00F32E67">
        <w:t>RA deficienc</w:t>
      </w:r>
      <w:r w:rsidR="00207CAA">
        <w:t>ies</w:t>
      </w:r>
      <w:r w:rsidRPr="00F32E67">
        <w:t xml:space="preserve">.  </w:t>
      </w:r>
    </w:p>
    <w:p w14:paraId="321A9F10" w14:textId="41635F7E" w:rsidR="00310332" w:rsidRDefault="00832118" w:rsidP="00832118">
      <w:pPr>
        <w:spacing w:after="0" w:line="360" w:lineRule="auto"/>
        <w:ind w:firstLine="720"/>
      </w:pPr>
      <w:r>
        <w:t xml:space="preserve">Table 1 provides a detailed summary of </w:t>
      </w:r>
      <w:r w:rsidR="00C152C0">
        <w:t>SJP</w:t>
      </w:r>
      <w:r>
        <w:t>’s System RA obligation and compliance for September 2024.</w:t>
      </w:r>
    </w:p>
    <w:p w14:paraId="4BED102C" w14:textId="77777777" w:rsidR="009F4C4F" w:rsidRPr="004D2D25" w:rsidRDefault="009F4C4F" w:rsidP="00832118">
      <w:pPr>
        <w:spacing w:after="0" w:line="360" w:lineRule="auto"/>
        <w:ind w:firstLine="720"/>
      </w:pPr>
    </w:p>
    <w:tbl>
      <w:tblPr>
        <w:tblW w:w="8370"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30"/>
        <w:gridCol w:w="2070"/>
        <w:gridCol w:w="2340"/>
        <w:gridCol w:w="2430"/>
      </w:tblGrid>
      <w:tr w:rsidR="0093778E" w14:paraId="5631F88B" w14:textId="77777777" w:rsidTr="0093778E">
        <w:trPr>
          <w:trHeight w:val="396"/>
        </w:trPr>
        <w:tc>
          <w:tcPr>
            <w:tcW w:w="8370" w:type="dxa"/>
            <w:gridSpan w:val="4"/>
            <w:vAlign w:val="center"/>
          </w:tcPr>
          <w:p w14:paraId="12D6D18E" w14:textId="2CFABB3A" w:rsidR="0093778E" w:rsidRPr="008D54CD" w:rsidRDefault="0093778E" w:rsidP="00FA6455">
            <w:pPr>
              <w:pStyle w:val="TableParagraph"/>
              <w:jc w:val="center"/>
              <w:rPr>
                <w:rFonts w:ascii="Garamond" w:hAnsi="Garamond"/>
                <w:b/>
              </w:rPr>
            </w:pPr>
            <w:bookmarkStart w:id="1" w:name="_Hlk182485871"/>
            <w:r w:rsidRPr="008D54CD">
              <w:rPr>
                <w:rFonts w:ascii="Garamond" w:hAnsi="Garamond"/>
                <w:b/>
              </w:rPr>
              <w:t>Table</w:t>
            </w:r>
            <w:r w:rsidRPr="008D54CD">
              <w:rPr>
                <w:rFonts w:ascii="Garamond" w:hAnsi="Garamond"/>
                <w:b/>
                <w:spacing w:val="-2"/>
              </w:rPr>
              <w:t xml:space="preserve"> </w:t>
            </w:r>
            <w:r w:rsidRPr="008D54CD">
              <w:rPr>
                <w:rFonts w:ascii="Garamond" w:hAnsi="Garamond"/>
                <w:b/>
              </w:rPr>
              <w:t>1:</w:t>
            </w:r>
            <w:r w:rsidRPr="008D54CD">
              <w:rPr>
                <w:rFonts w:ascii="Garamond" w:hAnsi="Garamond"/>
                <w:b/>
                <w:spacing w:val="-1"/>
              </w:rPr>
              <w:t xml:space="preserve"> </w:t>
            </w:r>
            <w:r w:rsidRPr="008D54CD">
              <w:rPr>
                <w:rFonts w:ascii="Garamond" w:hAnsi="Garamond"/>
                <w:b/>
              </w:rPr>
              <w:t>Summary</w:t>
            </w:r>
            <w:r w:rsidRPr="008D54CD">
              <w:rPr>
                <w:rFonts w:ascii="Garamond" w:hAnsi="Garamond"/>
                <w:b/>
                <w:spacing w:val="-1"/>
              </w:rPr>
              <w:t xml:space="preserve"> </w:t>
            </w:r>
            <w:r w:rsidRPr="008D54CD">
              <w:rPr>
                <w:rFonts w:ascii="Garamond" w:hAnsi="Garamond"/>
                <w:b/>
              </w:rPr>
              <w:t>of</w:t>
            </w:r>
            <w:r w:rsidRPr="008D54CD">
              <w:rPr>
                <w:rFonts w:ascii="Garamond" w:hAnsi="Garamond"/>
                <w:b/>
                <w:spacing w:val="-3"/>
              </w:rPr>
              <w:t xml:space="preserve"> </w:t>
            </w:r>
            <w:r w:rsidR="00524BAD">
              <w:rPr>
                <w:rFonts w:ascii="Garamond" w:hAnsi="Garamond"/>
                <w:b/>
              </w:rPr>
              <w:t>SJP</w:t>
            </w:r>
            <w:r w:rsidRPr="008D54CD">
              <w:rPr>
                <w:rFonts w:ascii="Garamond" w:hAnsi="Garamond"/>
                <w:b/>
              </w:rPr>
              <w:t>’s</w:t>
            </w:r>
            <w:r w:rsidRPr="008D54CD">
              <w:rPr>
                <w:rFonts w:ascii="Garamond" w:hAnsi="Garamond"/>
                <w:b/>
                <w:spacing w:val="-2"/>
              </w:rPr>
              <w:t xml:space="preserve"> </w:t>
            </w:r>
            <w:r w:rsidRPr="008D54CD">
              <w:rPr>
                <w:rFonts w:ascii="Garamond" w:hAnsi="Garamond"/>
                <w:b/>
              </w:rPr>
              <w:t>System</w:t>
            </w:r>
            <w:r w:rsidRPr="008D54CD">
              <w:rPr>
                <w:rFonts w:ascii="Garamond" w:hAnsi="Garamond"/>
                <w:b/>
                <w:spacing w:val="-1"/>
              </w:rPr>
              <w:t xml:space="preserve"> </w:t>
            </w:r>
            <w:r w:rsidRPr="008D54CD">
              <w:rPr>
                <w:rFonts w:ascii="Garamond" w:hAnsi="Garamond"/>
                <w:b/>
              </w:rPr>
              <w:t>RA</w:t>
            </w:r>
            <w:r w:rsidRPr="008D54CD">
              <w:rPr>
                <w:rFonts w:ascii="Garamond" w:hAnsi="Garamond"/>
                <w:b/>
                <w:spacing w:val="-3"/>
              </w:rPr>
              <w:t xml:space="preserve"> </w:t>
            </w:r>
            <w:r w:rsidRPr="008D54CD">
              <w:rPr>
                <w:rFonts w:ascii="Garamond" w:hAnsi="Garamond"/>
                <w:b/>
              </w:rPr>
              <w:t>Obligations</w:t>
            </w:r>
            <w:r w:rsidRPr="008D54CD">
              <w:rPr>
                <w:rFonts w:ascii="Garamond" w:hAnsi="Garamond"/>
                <w:b/>
                <w:spacing w:val="-1"/>
              </w:rPr>
              <w:t xml:space="preserve"> </w:t>
            </w:r>
            <w:r w:rsidRPr="008D54CD">
              <w:rPr>
                <w:rFonts w:ascii="Garamond" w:hAnsi="Garamond"/>
                <w:b/>
              </w:rPr>
              <w:t>and</w:t>
            </w:r>
            <w:r w:rsidRPr="008D54CD">
              <w:rPr>
                <w:rFonts w:ascii="Garamond" w:hAnsi="Garamond"/>
                <w:b/>
                <w:spacing w:val="-2"/>
              </w:rPr>
              <w:t xml:space="preserve"> </w:t>
            </w:r>
            <w:r w:rsidRPr="008D54CD">
              <w:rPr>
                <w:rFonts w:ascii="Garamond" w:hAnsi="Garamond"/>
                <w:b/>
              </w:rPr>
              <w:t>Compliance</w:t>
            </w:r>
            <w:r w:rsidRPr="008D54CD">
              <w:rPr>
                <w:rFonts w:ascii="Garamond" w:hAnsi="Garamond"/>
                <w:b/>
                <w:spacing w:val="-2"/>
              </w:rPr>
              <w:t xml:space="preserve"> </w:t>
            </w:r>
            <w:r w:rsidRPr="008D54CD">
              <w:rPr>
                <w:rFonts w:ascii="Garamond" w:hAnsi="Garamond"/>
                <w:b/>
              </w:rPr>
              <w:t>(MW)</w:t>
            </w:r>
          </w:p>
        </w:tc>
      </w:tr>
      <w:tr w:rsidR="0093778E" w14:paraId="4BD9DD27" w14:textId="77777777" w:rsidTr="0093778E">
        <w:trPr>
          <w:trHeight w:val="1142"/>
        </w:trPr>
        <w:tc>
          <w:tcPr>
            <w:tcW w:w="1530" w:type="dxa"/>
            <w:vAlign w:val="center"/>
          </w:tcPr>
          <w:p w14:paraId="5618E308" w14:textId="77777777" w:rsidR="0093778E" w:rsidRPr="008D54CD" w:rsidRDefault="0093778E" w:rsidP="000D48B6">
            <w:pPr>
              <w:pStyle w:val="TableParagraph"/>
              <w:jc w:val="center"/>
              <w:rPr>
                <w:rFonts w:ascii="Garamond" w:hAnsi="Garamond"/>
              </w:rPr>
            </w:pPr>
            <w:r w:rsidRPr="008D54CD">
              <w:rPr>
                <w:rFonts w:ascii="Garamond" w:hAnsi="Garamond"/>
              </w:rPr>
              <w:t>Month</w:t>
            </w:r>
          </w:p>
        </w:tc>
        <w:tc>
          <w:tcPr>
            <w:tcW w:w="2070" w:type="dxa"/>
            <w:vAlign w:val="center"/>
          </w:tcPr>
          <w:p w14:paraId="13CA9163" w14:textId="77777777" w:rsidR="0093778E" w:rsidRPr="008D54CD" w:rsidRDefault="0093778E" w:rsidP="000D48B6">
            <w:pPr>
              <w:pStyle w:val="TableParagraph"/>
              <w:ind w:left="163" w:right="151"/>
              <w:jc w:val="center"/>
              <w:rPr>
                <w:rFonts w:ascii="Garamond" w:hAnsi="Garamond"/>
                <w:spacing w:val="-57"/>
              </w:rPr>
            </w:pPr>
            <w:r w:rsidRPr="008D54CD">
              <w:rPr>
                <w:rFonts w:ascii="Garamond" w:hAnsi="Garamond"/>
              </w:rPr>
              <w:t xml:space="preserve">Allocation </w:t>
            </w:r>
            <w:r w:rsidRPr="008D54CD">
              <w:rPr>
                <w:rFonts w:ascii="Garamond" w:hAnsi="Garamond"/>
                <w:spacing w:val="-57"/>
              </w:rPr>
              <w:t xml:space="preserve">  </w:t>
            </w:r>
            <w:r w:rsidRPr="008D54CD">
              <w:rPr>
                <w:rFonts w:ascii="Garamond" w:hAnsi="Garamond"/>
              </w:rPr>
              <w:t>for System RA</w:t>
            </w:r>
          </w:p>
          <w:p w14:paraId="5D383085" w14:textId="77777777" w:rsidR="0093778E" w:rsidRPr="008D54CD" w:rsidRDefault="0093778E" w:rsidP="000D48B6">
            <w:pPr>
              <w:pStyle w:val="TableParagraph"/>
              <w:ind w:left="87" w:right="77"/>
              <w:jc w:val="center"/>
              <w:rPr>
                <w:rFonts w:ascii="Garamond" w:hAnsi="Garamond"/>
              </w:rPr>
            </w:pPr>
            <w:r w:rsidRPr="008D54CD">
              <w:rPr>
                <w:rFonts w:ascii="Garamond" w:hAnsi="Garamond"/>
              </w:rPr>
              <w:t>Requirement</w:t>
            </w:r>
          </w:p>
        </w:tc>
        <w:tc>
          <w:tcPr>
            <w:tcW w:w="2340" w:type="dxa"/>
            <w:vAlign w:val="center"/>
          </w:tcPr>
          <w:p w14:paraId="4FAA48F0" w14:textId="77777777" w:rsidR="0093778E" w:rsidRPr="008D54CD" w:rsidRDefault="0093778E" w:rsidP="000D48B6">
            <w:pPr>
              <w:pStyle w:val="TableParagraph"/>
              <w:ind w:left="115" w:right="105"/>
              <w:jc w:val="center"/>
              <w:rPr>
                <w:rFonts w:ascii="Garamond" w:hAnsi="Garamond"/>
              </w:rPr>
            </w:pPr>
            <w:r w:rsidRPr="008D54CD">
              <w:rPr>
                <w:rFonts w:ascii="Garamond" w:hAnsi="Garamond"/>
              </w:rPr>
              <w:t>Total</w:t>
            </w:r>
            <w:r w:rsidRPr="008D54CD">
              <w:rPr>
                <w:rFonts w:ascii="Garamond" w:hAnsi="Garamond"/>
                <w:spacing w:val="-14"/>
              </w:rPr>
              <w:t xml:space="preserve"> </w:t>
            </w:r>
            <w:r w:rsidRPr="008D54CD">
              <w:rPr>
                <w:rFonts w:ascii="Garamond" w:hAnsi="Garamond"/>
              </w:rPr>
              <w:t xml:space="preserve">System </w:t>
            </w:r>
            <w:r w:rsidRPr="008D54CD">
              <w:rPr>
                <w:rFonts w:ascii="Garamond" w:hAnsi="Garamond"/>
                <w:spacing w:val="-57"/>
              </w:rPr>
              <w:t>RA</w:t>
            </w:r>
          </w:p>
          <w:p w14:paraId="52BD0B3C" w14:textId="77777777" w:rsidR="0093778E" w:rsidRPr="008D54CD" w:rsidRDefault="0093778E" w:rsidP="000D48B6">
            <w:pPr>
              <w:pStyle w:val="TableParagraph"/>
              <w:ind w:left="115" w:right="103"/>
              <w:jc w:val="center"/>
              <w:rPr>
                <w:rFonts w:ascii="Garamond" w:hAnsi="Garamond"/>
              </w:rPr>
            </w:pPr>
            <w:r w:rsidRPr="008D54CD">
              <w:rPr>
                <w:rFonts w:ascii="Garamond" w:hAnsi="Garamond"/>
              </w:rPr>
              <w:t>Resources Procured</w:t>
            </w:r>
          </w:p>
        </w:tc>
        <w:tc>
          <w:tcPr>
            <w:tcW w:w="2430" w:type="dxa"/>
            <w:vAlign w:val="center"/>
          </w:tcPr>
          <w:p w14:paraId="3964D3CA" w14:textId="77777777" w:rsidR="0093778E" w:rsidRPr="008D54CD" w:rsidRDefault="0093778E" w:rsidP="000D48B6">
            <w:pPr>
              <w:pStyle w:val="TableParagraph"/>
              <w:ind w:left="163" w:right="151"/>
              <w:jc w:val="center"/>
              <w:rPr>
                <w:rFonts w:ascii="Garamond" w:hAnsi="Garamond"/>
              </w:rPr>
            </w:pPr>
            <w:r w:rsidRPr="008D54CD">
              <w:rPr>
                <w:rFonts w:ascii="Garamond" w:hAnsi="Garamond"/>
              </w:rPr>
              <w:t xml:space="preserve">Deficiency </w:t>
            </w:r>
            <w:r w:rsidRPr="008D54CD">
              <w:rPr>
                <w:rFonts w:ascii="Garamond" w:hAnsi="Garamond"/>
                <w:spacing w:val="-57"/>
              </w:rPr>
              <w:t xml:space="preserve">  </w:t>
            </w:r>
            <w:r w:rsidRPr="008D54CD">
              <w:rPr>
                <w:rFonts w:ascii="Garamond" w:hAnsi="Garamond"/>
              </w:rPr>
              <w:t>in</w:t>
            </w:r>
          </w:p>
          <w:p w14:paraId="6C1DC1CC" w14:textId="77777777" w:rsidR="0093778E" w:rsidRPr="008D54CD" w:rsidRDefault="0093778E" w:rsidP="000D48B6">
            <w:pPr>
              <w:pStyle w:val="TableParagraph"/>
              <w:ind w:left="163" w:right="151"/>
              <w:jc w:val="center"/>
              <w:rPr>
                <w:rFonts w:ascii="Garamond" w:hAnsi="Garamond"/>
              </w:rPr>
            </w:pPr>
            <w:r w:rsidRPr="008D54CD">
              <w:rPr>
                <w:rFonts w:ascii="Garamond" w:hAnsi="Garamond"/>
              </w:rPr>
              <w:t>System RA</w:t>
            </w:r>
          </w:p>
          <w:p w14:paraId="4CA0B202" w14:textId="77777777" w:rsidR="0093778E" w:rsidRPr="008D54CD" w:rsidRDefault="0093778E" w:rsidP="000D48B6">
            <w:pPr>
              <w:pStyle w:val="TableParagraph"/>
              <w:ind w:left="87" w:right="77"/>
              <w:jc w:val="center"/>
              <w:rPr>
                <w:rFonts w:ascii="Garamond" w:hAnsi="Garamond"/>
              </w:rPr>
            </w:pPr>
            <w:r w:rsidRPr="008D54CD">
              <w:rPr>
                <w:rFonts w:ascii="Garamond" w:hAnsi="Garamond"/>
              </w:rPr>
              <w:t>Requirement</w:t>
            </w:r>
          </w:p>
        </w:tc>
      </w:tr>
      <w:tr w:rsidR="0093778E" w14:paraId="23E24FF0" w14:textId="77777777" w:rsidTr="0093778E">
        <w:trPr>
          <w:trHeight w:val="282"/>
        </w:trPr>
        <w:tc>
          <w:tcPr>
            <w:tcW w:w="1530" w:type="dxa"/>
            <w:vAlign w:val="center"/>
          </w:tcPr>
          <w:p w14:paraId="000606A0" w14:textId="77777777" w:rsidR="0093778E" w:rsidRPr="008D54CD" w:rsidRDefault="0093778E" w:rsidP="000D48B6">
            <w:pPr>
              <w:pStyle w:val="TableParagraph"/>
              <w:spacing w:before="3" w:line="259" w:lineRule="exact"/>
              <w:ind w:left="107"/>
              <w:jc w:val="center"/>
              <w:rPr>
                <w:rFonts w:ascii="Garamond" w:hAnsi="Garamond"/>
              </w:rPr>
            </w:pPr>
            <w:r w:rsidRPr="008D54CD">
              <w:rPr>
                <w:rFonts w:ascii="Garamond" w:hAnsi="Garamond"/>
              </w:rPr>
              <w:t>September</w:t>
            </w:r>
          </w:p>
        </w:tc>
        <w:tc>
          <w:tcPr>
            <w:tcW w:w="2070" w:type="dxa"/>
            <w:vAlign w:val="center"/>
          </w:tcPr>
          <w:p w14:paraId="0238D95B" w14:textId="66C849DF" w:rsidR="0093778E" w:rsidRPr="002E77AB" w:rsidRDefault="002E77AB" w:rsidP="000D48B6">
            <w:pPr>
              <w:pStyle w:val="TableParagraph"/>
              <w:spacing w:before="3" w:line="259" w:lineRule="exact"/>
              <w:jc w:val="center"/>
              <w:rPr>
                <w:rFonts w:ascii="Garamond" w:hAnsi="Garamond"/>
                <w:highlight w:val="black"/>
              </w:rPr>
            </w:pPr>
            <w:r w:rsidRPr="002E77AB">
              <w:rPr>
                <w:rFonts w:ascii="Garamond" w:hAnsi="Garamond"/>
                <w:highlight w:val="black"/>
              </w:rPr>
              <w:t>X</w:t>
            </w:r>
          </w:p>
        </w:tc>
        <w:tc>
          <w:tcPr>
            <w:tcW w:w="2340" w:type="dxa"/>
            <w:vAlign w:val="center"/>
          </w:tcPr>
          <w:p w14:paraId="59F7387F" w14:textId="6234969D" w:rsidR="0093778E" w:rsidRPr="002E77AB" w:rsidRDefault="002E77AB" w:rsidP="000D48B6">
            <w:pPr>
              <w:pStyle w:val="TableParagraph"/>
              <w:spacing w:before="3" w:line="259" w:lineRule="exact"/>
              <w:jc w:val="center"/>
              <w:rPr>
                <w:rFonts w:ascii="Garamond" w:hAnsi="Garamond"/>
                <w:highlight w:val="black"/>
              </w:rPr>
            </w:pPr>
            <w:r w:rsidRPr="002E77AB">
              <w:rPr>
                <w:rFonts w:ascii="Garamond" w:hAnsi="Garamond"/>
                <w:highlight w:val="black"/>
              </w:rPr>
              <w:t>X</w:t>
            </w:r>
          </w:p>
        </w:tc>
        <w:tc>
          <w:tcPr>
            <w:tcW w:w="2430" w:type="dxa"/>
            <w:vAlign w:val="center"/>
          </w:tcPr>
          <w:p w14:paraId="7C3F4FB8" w14:textId="668117E5" w:rsidR="0093778E" w:rsidRPr="008D54CD" w:rsidRDefault="00C152C0" w:rsidP="000D48B6">
            <w:pPr>
              <w:pStyle w:val="TableParagraph"/>
              <w:spacing w:before="3" w:line="259" w:lineRule="exact"/>
              <w:ind w:left="161" w:right="151"/>
              <w:jc w:val="center"/>
              <w:rPr>
                <w:rFonts w:ascii="Garamond" w:hAnsi="Garamond"/>
                <w:b/>
              </w:rPr>
            </w:pPr>
            <w:r>
              <w:rPr>
                <w:rFonts w:ascii="Garamond" w:hAnsi="Garamond"/>
                <w:b/>
                <w:color w:val="FF0000"/>
              </w:rPr>
              <w:t>22.54</w:t>
            </w:r>
            <w:r w:rsidR="0093778E" w:rsidRPr="008D54CD">
              <w:rPr>
                <w:rStyle w:val="FootnoteReference"/>
                <w:rFonts w:ascii="Garamond" w:hAnsi="Garamond"/>
                <w:b/>
                <w:color w:val="FF0000"/>
              </w:rPr>
              <w:footnoteReference w:id="1"/>
            </w:r>
          </w:p>
        </w:tc>
      </w:tr>
    </w:tbl>
    <w:bookmarkEnd w:id="1"/>
    <w:p w14:paraId="5F49F56A" w14:textId="03E593E4" w:rsidR="00AF365C" w:rsidRDefault="00D56078" w:rsidP="009F4C4F">
      <w:pPr>
        <w:keepNext/>
        <w:keepLines/>
        <w:spacing w:before="120" w:after="0" w:line="360" w:lineRule="auto"/>
        <w:ind w:firstLine="720"/>
      </w:pPr>
      <w:r>
        <w:lastRenderedPageBreak/>
        <w:t>Table 2 provides a detailed summary of SJP’s Flexible RA obligation and compliance for September 2024.</w:t>
      </w:r>
    </w:p>
    <w:p w14:paraId="1718D3BD" w14:textId="77777777" w:rsidR="009F4C4F" w:rsidRDefault="009F4C4F" w:rsidP="009F4C4F">
      <w:pPr>
        <w:keepNext/>
        <w:keepLines/>
        <w:spacing w:before="120" w:after="0" w:line="360" w:lineRule="auto"/>
        <w:ind w:firstLine="720"/>
      </w:pPr>
    </w:p>
    <w:tbl>
      <w:tblPr>
        <w:tblW w:w="8370"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30"/>
        <w:gridCol w:w="2070"/>
        <w:gridCol w:w="2340"/>
        <w:gridCol w:w="2430"/>
      </w:tblGrid>
      <w:tr w:rsidR="00D56078" w:rsidRPr="008D54CD" w14:paraId="40CB88B8" w14:textId="77777777" w:rsidTr="00DD1E4F">
        <w:trPr>
          <w:trHeight w:val="396"/>
        </w:trPr>
        <w:tc>
          <w:tcPr>
            <w:tcW w:w="8370" w:type="dxa"/>
            <w:gridSpan w:val="4"/>
            <w:vAlign w:val="center"/>
          </w:tcPr>
          <w:p w14:paraId="1FDEC8D6" w14:textId="29ED79D6" w:rsidR="00D56078" w:rsidRPr="008D54CD" w:rsidRDefault="00D56078" w:rsidP="00FA6455">
            <w:pPr>
              <w:pStyle w:val="TableParagraph"/>
              <w:keepNext/>
              <w:keepLines/>
              <w:jc w:val="center"/>
              <w:rPr>
                <w:rFonts w:ascii="Garamond" w:hAnsi="Garamond"/>
                <w:b/>
              </w:rPr>
            </w:pPr>
            <w:r w:rsidRPr="008D54CD">
              <w:rPr>
                <w:rFonts w:ascii="Garamond" w:hAnsi="Garamond"/>
                <w:b/>
              </w:rPr>
              <w:t>Table</w:t>
            </w:r>
            <w:r w:rsidRPr="008D54CD">
              <w:rPr>
                <w:rFonts w:ascii="Garamond" w:hAnsi="Garamond"/>
                <w:b/>
                <w:spacing w:val="-2"/>
              </w:rPr>
              <w:t xml:space="preserve"> </w:t>
            </w:r>
            <w:r>
              <w:rPr>
                <w:rFonts w:ascii="Garamond" w:hAnsi="Garamond"/>
                <w:b/>
                <w:spacing w:val="-2"/>
              </w:rPr>
              <w:t>2</w:t>
            </w:r>
            <w:r w:rsidRPr="008D54CD">
              <w:rPr>
                <w:rFonts w:ascii="Garamond" w:hAnsi="Garamond"/>
                <w:b/>
              </w:rPr>
              <w:t>:</w:t>
            </w:r>
            <w:r w:rsidRPr="008D54CD">
              <w:rPr>
                <w:rFonts w:ascii="Garamond" w:hAnsi="Garamond"/>
                <w:b/>
                <w:spacing w:val="-1"/>
              </w:rPr>
              <w:t xml:space="preserve"> </w:t>
            </w:r>
            <w:r w:rsidRPr="008D54CD">
              <w:rPr>
                <w:rFonts w:ascii="Garamond" w:hAnsi="Garamond"/>
                <w:b/>
              </w:rPr>
              <w:t>Summary</w:t>
            </w:r>
            <w:r w:rsidRPr="008D54CD">
              <w:rPr>
                <w:rFonts w:ascii="Garamond" w:hAnsi="Garamond"/>
                <w:b/>
                <w:spacing w:val="-1"/>
              </w:rPr>
              <w:t xml:space="preserve"> </w:t>
            </w:r>
            <w:r w:rsidRPr="008D54CD">
              <w:rPr>
                <w:rFonts w:ascii="Garamond" w:hAnsi="Garamond"/>
                <w:b/>
              </w:rPr>
              <w:t>of</w:t>
            </w:r>
            <w:r w:rsidRPr="008D54CD">
              <w:rPr>
                <w:rFonts w:ascii="Garamond" w:hAnsi="Garamond"/>
                <w:b/>
                <w:spacing w:val="-3"/>
              </w:rPr>
              <w:t xml:space="preserve"> </w:t>
            </w:r>
            <w:r>
              <w:rPr>
                <w:rFonts w:ascii="Garamond" w:hAnsi="Garamond"/>
                <w:b/>
              </w:rPr>
              <w:t>SJP</w:t>
            </w:r>
            <w:r w:rsidRPr="008D54CD">
              <w:rPr>
                <w:rFonts w:ascii="Garamond" w:hAnsi="Garamond"/>
                <w:b/>
              </w:rPr>
              <w:t>’s</w:t>
            </w:r>
            <w:r w:rsidRPr="008D54CD">
              <w:rPr>
                <w:rFonts w:ascii="Garamond" w:hAnsi="Garamond"/>
                <w:b/>
                <w:spacing w:val="-2"/>
              </w:rPr>
              <w:t xml:space="preserve"> </w:t>
            </w:r>
            <w:r>
              <w:rPr>
                <w:rFonts w:ascii="Garamond" w:hAnsi="Garamond"/>
                <w:b/>
              </w:rPr>
              <w:t>Flexible</w:t>
            </w:r>
            <w:r w:rsidRPr="008D54CD">
              <w:rPr>
                <w:rFonts w:ascii="Garamond" w:hAnsi="Garamond"/>
                <w:b/>
                <w:spacing w:val="-1"/>
              </w:rPr>
              <w:t xml:space="preserve"> </w:t>
            </w:r>
            <w:r w:rsidRPr="008D54CD">
              <w:rPr>
                <w:rFonts w:ascii="Garamond" w:hAnsi="Garamond"/>
                <w:b/>
              </w:rPr>
              <w:t>RA</w:t>
            </w:r>
            <w:r w:rsidRPr="008D54CD">
              <w:rPr>
                <w:rFonts w:ascii="Garamond" w:hAnsi="Garamond"/>
                <w:b/>
                <w:spacing w:val="-3"/>
              </w:rPr>
              <w:t xml:space="preserve"> </w:t>
            </w:r>
            <w:r w:rsidRPr="008D54CD">
              <w:rPr>
                <w:rFonts w:ascii="Garamond" w:hAnsi="Garamond"/>
                <w:b/>
              </w:rPr>
              <w:t>Obligations</w:t>
            </w:r>
            <w:r w:rsidRPr="008D54CD">
              <w:rPr>
                <w:rFonts w:ascii="Garamond" w:hAnsi="Garamond"/>
                <w:b/>
                <w:spacing w:val="-1"/>
              </w:rPr>
              <w:t xml:space="preserve"> </w:t>
            </w:r>
            <w:r w:rsidRPr="008D54CD">
              <w:rPr>
                <w:rFonts w:ascii="Garamond" w:hAnsi="Garamond"/>
                <w:b/>
              </w:rPr>
              <w:t>and</w:t>
            </w:r>
            <w:r w:rsidRPr="008D54CD">
              <w:rPr>
                <w:rFonts w:ascii="Garamond" w:hAnsi="Garamond"/>
                <w:b/>
                <w:spacing w:val="-2"/>
              </w:rPr>
              <w:t xml:space="preserve"> </w:t>
            </w:r>
            <w:r w:rsidRPr="008D54CD">
              <w:rPr>
                <w:rFonts w:ascii="Garamond" w:hAnsi="Garamond"/>
                <w:b/>
              </w:rPr>
              <w:t>Compliance</w:t>
            </w:r>
            <w:r w:rsidRPr="008D54CD">
              <w:rPr>
                <w:rFonts w:ascii="Garamond" w:hAnsi="Garamond"/>
                <w:b/>
                <w:spacing w:val="-2"/>
              </w:rPr>
              <w:t xml:space="preserve"> </w:t>
            </w:r>
            <w:r w:rsidRPr="008D54CD">
              <w:rPr>
                <w:rFonts w:ascii="Garamond" w:hAnsi="Garamond"/>
                <w:b/>
              </w:rPr>
              <w:t>(MW)</w:t>
            </w:r>
          </w:p>
        </w:tc>
      </w:tr>
      <w:tr w:rsidR="00D56078" w:rsidRPr="008D54CD" w14:paraId="15CE0B80" w14:textId="77777777" w:rsidTr="00DD1E4F">
        <w:trPr>
          <w:trHeight w:val="1142"/>
        </w:trPr>
        <w:tc>
          <w:tcPr>
            <w:tcW w:w="1530" w:type="dxa"/>
            <w:vAlign w:val="center"/>
          </w:tcPr>
          <w:p w14:paraId="5B48BF8D" w14:textId="77777777" w:rsidR="00D56078" w:rsidRPr="008D54CD" w:rsidRDefault="00D56078" w:rsidP="009F4C4F">
            <w:pPr>
              <w:pStyle w:val="TableParagraph"/>
              <w:keepNext/>
              <w:keepLines/>
              <w:jc w:val="center"/>
              <w:rPr>
                <w:rFonts w:ascii="Garamond" w:hAnsi="Garamond"/>
              </w:rPr>
            </w:pPr>
            <w:r w:rsidRPr="008D54CD">
              <w:rPr>
                <w:rFonts w:ascii="Garamond" w:hAnsi="Garamond"/>
              </w:rPr>
              <w:t>Month</w:t>
            </w:r>
          </w:p>
        </w:tc>
        <w:tc>
          <w:tcPr>
            <w:tcW w:w="2070" w:type="dxa"/>
            <w:vAlign w:val="center"/>
          </w:tcPr>
          <w:p w14:paraId="10E973B8" w14:textId="6C3D54D1" w:rsidR="00D56078" w:rsidRPr="008D54CD" w:rsidRDefault="00D56078" w:rsidP="009F4C4F">
            <w:pPr>
              <w:pStyle w:val="TableParagraph"/>
              <w:keepNext/>
              <w:keepLines/>
              <w:ind w:left="163" w:right="151"/>
              <w:jc w:val="center"/>
              <w:rPr>
                <w:rFonts w:ascii="Garamond" w:hAnsi="Garamond"/>
                <w:spacing w:val="-57"/>
              </w:rPr>
            </w:pPr>
            <w:r w:rsidRPr="008D54CD">
              <w:rPr>
                <w:rFonts w:ascii="Garamond" w:hAnsi="Garamond"/>
              </w:rPr>
              <w:t xml:space="preserve">Allocation </w:t>
            </w:r>
            <w:r w:rsidRPr="008D54CD">
              <w:rPr>
                <w:rFonts w:ascii="Garamond" w:hAnsi="Garamond"/>
                <w:spacing w:val="-57"/>
              </w:rPr>
              <w:t xml:space="preserve">  </w:t>
            </w:r>
            <w:r w:rsidRPr="008D54CD">
              <w:rPr>
                <w:rFonts w:ascii="Garamond" w:hAnsi="Garamond"/>
              </w:rPr>
              <w:t xml:space="preserve">for </w:t>
            </w:r>
            <w:r w:rsidR="00EE7E42">
              <w:rPr>
                <w:rFonts w:ascii="Garamond" w:hAnsi="Garamond"/>
              </w:rPr>
              <w:t>Flexible</w:t>
            </w:r>
            <w:r w:rsidRPr="008D54CD">
              <w:rPr>
                <w:rFonts w:ascii="Garamond" w:hAnsi="Garamond"/>
              </w:rPr>
              <w:t xml:space="preserve"> RA</w:t>
            </w:r>
          </w:p>
          <w:p w14:paraId="6709181B" w14:textId="77777777" w:rsidR="00D56078" w:rsidRPr="008D54CD" w:rsidRDefault="00D56078" w:rsidP="009F4C4F">
            <w:pPr>
              <w:pStyle w:val="TableParagraph"/>
              <w:keepNext/>
              <w:keepLines/>
              <w:ind w:left="87" w:right="77"/>
              <w:jc w:val="center"/>
              <w:rPr>
                <w:rFonts w:ascii="Garamond" w:hAnsi="Garamond"/>
              </w:rPr>
            </w:pPr>
            <w:r w:rsidRPr="008D54CD">
              <w:rPr>
                <w:rFonts w:ascii="Garamond" w:hAnsi="Garamond"/>
              </w:rPr>
              <w:t>Requirement</w:t>
            </w:r>
          </w:p>
        </w:tc>
        <w:tc>
          <w:tcPr>
            <w:tcW w:w="2340" w:type="dxa"/>
            <w:vAlign w:val="center"/>
          </w:tcPr>
          <w:p w14:paraId="62EEC1D6" w14:textId="6257CD66" w:rsidR="00D56078" w:rsidRPr="008D54CD" w:rsidRDefault="00D56078" w:rsidP="009F4C4F">
            <w:pPr>
              <w:pStyle w:val="TableParagraph"/>
              <w:keepNext/>
              <w:keepLines/>
              <w:ind w:left="115" w:right="105"/>
              <w:jc w:val="center"/>
              <w:rPr>
                <w:rFonts w:ascii="Garamond" w:hAnsi="Garamond"/>
              </w:rPr>
            </w:pPr>
            <w:r w:rsidRPr="008D54CD">
              <w:rPr>
                <w:rFonts w:ascii="Garamond" w:hAnsi="Garamond"/>
              </w:rPr>
              <w:t>Total</w:t>
            </w:r>
            <w:r w:rsidRPr="008D54CD">
              <w:rPr>
                <w:rFonts w:ascii="Garamond" w:hAnsi="Garamond"/>
                <w:spacing w:val="-14"/>
              </w:rPr>
              <w:t xml:space="preserve"> </w:t>
            </w:r>
            <w:r w:rsidR="00EE7E42">
              <w:rPr>
                <w:rFonts w:ascii="Garamond" w:hAnsi="Garamond"/>
              </w:rPr>
              <w:t>Flexible</w:t>
            </w:r>
            <w:r w:rsidRPr="008D54CD">
              <w:rPr>
                <w:rFonts w:ascii="Garamond" w:hAnsi="Garamond"/>
              </w:rPr>
              <w:t xml:space="preserve"> </w:t>
            </w:r>
            <w:r w:rsidRPr="008D54CD">
              <w:rPr>
                <w:rFonts w:ascii="Garamond" w:hAnsi="Garamond"/>
                <w:spacing w:val="-57"/>
              </w:rPr>
              <w:t>RA</w:t>
            </w:r>
          </w:p>
          <w:p w14:paraId="7C8F1C82" w14:textId="77777777" w:rsidR="00D56078" w:rsidRPr="008D54CD" w:rsidRDefault="00D56078" w:rsidP="009F4C4F">
            <w:pPr>
              <w:pStyle w:val="TableParagraph"/>
              <w:keepNext/>
              <w:keepLines/>
              <w:ind w:left="115" w:right="103"/>
              <w:jc w:val="center"/>
              <w:rPr>
                <w:rFonts w:ascii="Garamond" w:hAnsi="Garamond"/>
              </w:rPr>
            </w:pPr>
            <w:r w:rsidRPr="008D54CD">
              <w:rPr>
                <w:rFonts w:ascii="Garamond" w:hAnsi="Garamond"/>
              </w:rPr>
              <w:t>Resources Procured</w:t>
            </w:r>
          </w:p>
        </w:tc>
        <w:tc>
          <w:tcPr>
            <w:tcW w:w="2430" w:type="dxa"/>
            <w:vAlign w:val="center"/>
          </w:tcPr>
          <w:p w14:paraId="1945AB67" w14:textId="77777777" w:rsidR="00D56078" w:rsidRPr="008D54CD" w:rsidRDefault="00D56078" w:rsidP="009F4C4F">
            <w:pPr>
              <w:pStyle w:val="TableParagraph"/>
              <w:keepNext/>
              <w:keepLines/>
              <w:ind w:left="163" w:right="151"/>
              <w:jc w:val="center"/>
              <w:rPr>
                <w:rFonts w:ascii="Garamond" w:hAnsi="Garamond"/>
              </w:rPr>
            </w:pPr>
            <w:r w:rsidRPr="008D54CD">
              <w:rPr>
                <w:rFonts w:ascii="Garamond" w:hAnsi="Garamond"/>
              </w:rPr>
              <w:t xml:space="preserve">Deficiency </w:t>
            </w:r>
            <w:r w:rsidRPr="008D54CD">
              <w:rPr>
                <w:rFonts w:ascii="Garamond" w:hAnsi="Garamond"/>
                <w:spacing w:val="-57"/>
              </w:rPr>
              <w:t xml:space="preserve">  </w:t>
            </w:r>
            <w:r w:rsidRPr="008D54CD">
              <w:rPr>
                <w:rFonts w:ascii="Garamond" w:hAnsi="Garamond"/>
              </w:rPr>
              <w:t>in</w:t>
            </w:r>
          </w:p>
          <w:p w14:paraId="20CD51C8" w14:textId="126E0863" w:rsidR="00D56078" w:rsidRPr="008D54CD" w:rsidRDefault="00EE7E42" w:rsidP="009F4C4F">
            <w:pPr>
              <w:pStyle w:val="TableParagraph"/>
              <w:keepNext/>
              <w:keepLines/>
              <w:ind w:left="163" w:right="151"/>
              <w:jc w:val="center"/>
              <w:rPr>
                <w:rFonts w:ascii="Garamond" w:hAnsi="Garamond"/>
              </w:rPr>
            </w:pPr>
            <w:r>
              <w:rPr>
                <w:rFonts w:ascii="Garamond" w:hAnsi="Garamond"/>
              </w:rPr>
              <w:t>Flexible</w:t>
            </w:r>
            <w:r w:rsidR="00D56078" w:rsidRPr="008D54CD">
              <w:rPr>
                <w:rFonts w:ascii="Garamond" w:hAnsi="Garamond"/>
              </w:rPr>
              <w:t xml:space="preserve"> RA</w:t>
            </w:r>
          </w:p>
          <w:p w14:paraId="7FC72471" w14:textId="77777777" w:rsidR="00D56078" w:rsidRPr="008D54CD" w:rsidRDefault="00D56078" w:rsidP="009F4C4F">
            <w:pPr>
              <w:pStyle w:val="TableParagraph"/>
              <w:keepNext/>
              <w:keepLines/>
              <w:ind w:left="87" w:right="77"/>
              <w:jc w:val="center"/>
              <w:rPr>
                <w:rFonts w:ascii="Garamond" w:hAnsi="Garamond"/>
              </w:rPr>
            </w:pPr>
            <w:r w:rsidRPr="008D54CD">
              <w:rPr>
                <w:rFonts w:ascii="Garamond" w:hAnsi="Garamond"/>
              </w:rPr>
              <w:t>Requirement</w:t>
            </w:r>
          </w:p>
        </w:tc>
      </w:tr>
      <w:tr w:rsidR="00D56078" w:rsidRPr="008D54CD" w14:paraId="31384B42" w14:textId="77777777" w:rsidTr="00DD1E4F">
        <w:trPr>
          <w:trHeight w:val="282"/>
        </w:trPr>
        <w:tc>
          <w:tcPr>
            <w:tcW w:w="1530" w:type="dxa"/>
            <w:vAlign w:val="center"/>
          </w:tcPr>
          <w:p w14:paraId="1C9BD823" w14:textId="77777777" w:rsidR="00D56078" w:rsidRPr="008D54CD" w:rsidRDefault="00D56078" w:rsidP="00DD1E4F">
            <w:pPr>
              <w:pStyle w:val="TableParagraph"/>
              <w:spacing w:before="3" w:line="259" w:lineRule="exact"/>
              <w:ind w:left="107"/>
              <w:jc w:val="center"/>
              <w:rPr>
                <w:rFonts w:ascii="Garamond" w:hAnsi="Garamond"/>
              </w:rPr>
            </w:pPr>
            <w:r w:rsidRPr="008D54CD">
              <w:rPr>
                <w:rFonts w:ascii="Garamond" w:hAnsi="Garamond"/>
              </w:rPr>
              <w:t>September</w:t>
            </w:r>
          </w:p>
        </w:tc>
        <w:tc>
          <w:tcPr>
            <w:tcW w:w="2070" w:type="dxa"/>
            <w:vAlign w:val="center"/>
          </w:tcPr>
          <w:p w14:paraId="21BF77C1" w14:textId="5EC67BF2" w:rsidR="00D56078" w:rsidRPr="008D54CD" w:rsidRDefault="002E77AB" w:rsidP="00DD1E4F">
            <w:pPr>
              <w:pStyle w:val="TableParagraph"/>
              <w:spacing w:before="3" w:line="259" w:lineRule="exact"/>
              <w:jc w:val="center"/>
              <w:rPr>
                <w:rFonts w:ascii="Garamond" w:hAnsi="Garamond"/>
              </w:rPr>
            </w:pPr>
            <w:r w:rsidRPr="002E77AB">
              <w:rPr>
                <w:rFonts w:ascii="Garamond" w:hAnsi="Garamond"/>
                <w:highlight w:val="black"/>
              </w:rPr>
              <w:t>X</w:t>
            </w:r>
          </w:p>
        </w:tc>
        <w:tc>
          <w:tcPr>
            <w:tcW w:w="2340" w:type="dxa"/>
            <w:vAlign w:val="center"/>
          </w:tcPr>
          <w:p w14:paraId="4961F410" w14:textId="02E5A0E3" w:rsidR="00D56078" w:rsidRPr="008D54CD" w:rsidRDefault="002E77AB" w:rsidP="00DD1E4F">
            <w:pPr>
              <w:pStyle w:val="TableParagraph"/>
              <w:spacing w:before="3" w:line="259" w:lineRule="exact"/>
              <w:jc w:val="center"/>
              <w:rPr>
                <w:rFonts w:ascii="Garamond" w:hAnsi="Garamond"/>
              </w:rPr>
            </w:pPr>
            <w:r w:rsidRPr="002E77AB">
              <w:rPr>
                <w:rFonts w:ascii="Garamond" w:hAnsi="Garamond"/>
                <w:highlight w:val="black"/>
              </w:rPr>
              <w:t>X</w:t>
            </w:r>
            <w:r w:rsidR="00EE7E42">
              <w:rPr>
                <w:rStyle w:val="FootnoteReference"/>
                <w:rFonts w:ascii="Garamond" w:hAnsi="Garamond"/>
              </w:rPr>
              <w:footnoteReference w:id="2"/>
            </w:r>
          </w:p>
        </w:tc>
        <w:tc>
          <w:tcPr>
            <w:tcW w:w="2430" w:type="dxa"/>
            <w:vAlign w:val="center"/>
          </w:tcPr>
          <w:p w14:paraId="4DDCF88E" w14:textId="195B3A88" w:rsidR="00D56078" w:rsidRPr="008D54CD" w:rsidRDefault="00D56078" w:rsidP="00DD1E4F">
            <w:pPr>
              <w:pStyle w:val="TableParagraph"/>
              <w:spacing w:before="3" w:line="259" w:lineRule="exact"/>
              <w:ind w:left="161" w:right="151"/>
              <w:jc w:val="center"/>
              <w:rPr>
                <w:rFonts w:ascii="Garamond" w:hAnsi="Garamond"/>
                <w:b/>
              </w:rPr>
            </w:pPr>
            <w:r>
              <w:rPr>
                <w:rFonts w:ascii="Garamond" w:hAnsi="Garamond"/>
                <w:b/>
                <w:color w:val="FF0000"/>
              </w:rPr>
              <w:t>0.58</w:t>
            </w:r>
          </w:p>
        </w:tc>
      </w:tr>
    </w:tbl>
    <w:p w14:paraId="49C8A79B" w14:textId="77777777" w:rsidR="00D56078" w:rsidRDefault="00D56078" w:rsidP="009F1BB3">
      <w:pPr>
        <w:spacing w:before="120" w:after="0" w:line="360" w:lineRule="auto"/>
        <w:ind w:firstLine="720"/>
      </w:pPr>
    </w:p>
    <w:p w14:paraId="56C22804" w14:textId="643E6C2B" w:rsidR="0093778E" w:rsidRDefault="0093778E" w:rsidP="009F1BB3">
      <w:pPr>
        <w:spacing w:before="120" w:after="0" w:line="360" w:lineRule="auto"/>
        <w:ind w:firstLine="720"/>
      </w:pPr>
      <w:r>
        <w:t xml:space="preserve">On </w:t>
      </w:r>
      <w:r w:rsidR="00C152C0">
        <w:t>April 4</w:t>
      </w:r>
      <w:r>
        <w:t>, 2024, CPED issued Citation E-4195-0</w:t>
      </w:r>
      <w:r w:rsidR="00C152C0">
        <w:t>171</w:t>
      </w:r>
      <w:r>
        <w:t xml:space="preserve"> to </w:t>
      </w:r>
      <w:r w:rsidR="00C152C0">
        <w:t>SJP</w:t>
      </w:r>
      <w:r>
        <w:t xml:space="preserve"> for failure to meet its 2024 Year-Ahead (YA) System RA obligation for September </w:t>
      </w:r>
      <w:r w:rsidRPr="002E77AB">
        <w:t>2024.  Citation E-4195-0</w:t>
      </w:r>
      <w:r w:rsidR="00C152C0" w:rsidRPr="002E77AB">
        <w:t>171</w:t>
      </w:r>
      <w:r w:rsidRPr="002E77AB">
        <w:t xml:space="preserve"> includes a </w:t>
      </w:r>
      <w:r w:rsidR="00C152C0" w:rsidRPr="002E77AB">
        <w:t>15.74</w:t>
      </w:r>
      <w:r w:rsidRPr="002E77AB">
        <w:t xml:space="preserve"> MW System RA deficiency for </w:t>
      </w:r>
      <w:r w:rsidR="00C152C0" w:rsidRPr="002E77AB">
        <w:t>SJP’s</w:t>
      </w:r>
      <w:r w:rsidRPr="002E77AB">
        <w:t xml:space="preserve"> September 2024 YA obligation.  Accordingly, </w:t>
      </w:r>
      <w:r w:rsidR="00C152C0" w:rsidRPr="002E77AB">
        <w:t>SJP</w:t>
      </w:r>
      <w:r w:rsidRPr="002E77AB">
        <w:t xml:space="preserve"> is being cited for </w:t>
      </w:r>
      <w:r w:rsidR="00C152C0" w:rsidRPr="002E77AB">
        <w:t>6.80</w:t>
      </w:r>
      <w:r w:rsidRPr="002E77AB">
        <w:t xml:space="preserve"> MW (</w:t>
      </w:r>
      <w:r w:rsidR="00C152C0" w:rsidRPr="002E77AB">
        <w:t>22.54</w:t>
      </w:r>
      <w:r w:rsidRPr="002E77AB">
        <w:t xml:space="preserve"> MW minus </w:t>
      </w:r>
      <w:r w:rsidR="00C152C0" w:rsidRPr="002E77AB">
        <w:t>15.74</w:t>
      </w:r>
      <w:r w:rsidRPr="002E77AB">
        <w:t xml:space="preserve"> MW) of incremental System RA deficiency for September 2024.</w:t>
      </w:r>
    </w:p>
    <w:p w14:paraId="718602DB" w14:textId="6EE64DC2" w:rsidR="0093778E" w:rsidRDefault="00C152C0" w:rsidP="0093778E">
      <w:pPr>
        <w:spacing w:after="0" w:line="360" w:lineRule="auto"/>
        <w:ind w:firstLine="720"/>
      </w:pPr>
      <w:r w:rsidRPr="00C152C0">
        <w:t xml:space="preserve">SJP accrued two points for its </w:t>
      </w:r>
      <w:r w:rsidR="00FA6455">
        <w:t>22.54</w:t>
      </w:r>
      <w:r w:rsidRPr="00C152C0">
        <w:t xml:space="preserve"> MW of System RA deficiency in September 2024 cured after five business days from the date of notification by ED or not remedied at all.</w:t>
      </w:r>
    </w:p>
    <w:p w14:paraId="43699DF9" w14:textId="77777777" w:rsidR="00FA6455" w:rsidRDefault="00C152C0" w:rsidP="0093778E">
      <w:pPr>
        <w:spacing w:after="0" w:line="360" w:lineRule="auto"/>
        <w:ind w:firstLine="720"/>
      </w:pPr>
      <w:r w:rsidRPr="00C152C0">
        <w:t>This violation is for</w:t>
      </w:r>
      <w:r w:rsidR="00FA6455">
        <w:t>:</w:t>
      </w:r>
      <w:r w:rsidRPr="00C152C0">
        <w:t xml:space="preserve"> </w:t>
      </w:r>
    </w:p>
    <w:p w14:paraId="5EA885E5" w14:textId="14420371" w:rsidR="00FA6455" w:rsidRPr="00FA6455" w:rsidRDefault="00C152C0" w:rsidP="00FA6455">
      <w:pPr>
        <w:pStyle w:val="ListParagraph"/>
        <w:numPr>
          <w:ilvl w:val="0"/>
          <w:numId w:val="8"/>
        </w:numPr>
        <w:spacing w:line="360" w:lineRule="auto"/>
        <w:rPr>
          <w:rFonts w:ascii="Garamond" w:hAnsi="Garamond"/>
        </w:rPr>
      </w:pPr>
      <w:r w:rsidRPr="00FA6455">
        <w:rPr>
          <w:rFonts w:ascii="Garamond" w:hAnsi="Garamond"/>
        </w:rPr>
        <w:t>System RA deficiency remedied after five business days from the date of ED’s notification or not remedied at all for the month of September 2024</w:t>
      </w:r>
      <w:r w:rsidR="00FA6455">
        <w:rPr>
          <w:rFonts w:ascii="Garamond" w:hAnsi="Garamond"/>
        </w:rPr>
        <w:t>;</w:t>
      </w:r>
      <w:r w:rsidR="00FA6455" w:rsidRPr="00FA6455">
        <w:rPr>
          <w:rFonts w:ascii="Garamond" w:hAnsi="Garamond"/>
        </w:rPr>
        <w:t xml:space="preserve">  </w:t>
      </w:r>
    </w:p>
    <w:p w14:paraId="6870277C" w14:textId="11F8CC8A" w:rsidR="00FA6455" w:rsidRPr="00FA6455" w:rsidRDefault="00FA6455" w:rsidP="00FA6455">
      <w:pPr>
        <w:pStyle w:val="ListParagraph"/>
        <w:numPr>
          <w:ilvl w:val="0"/>
          <w:numId w:val="8"/>
        </w:numPr>
        <w:spacing w:line="360" w:lineRule="auto"/>
        <w:rPr>
          <w:rFonts w:ascii="Garamond" w:hAnsi="Garamond"/>
        </w:rPr>
      </w:pPr>
      <w:r w:rsidRPr="00FA6455">
        <w:rPr>
          <w:rFonts w:ascii="Garamond" w:hAnsi="Garamond"/>
        </w:rPr>
        <w:t xml:space="preserve">Flexible RA </w:t>
      </w:r>
      <w:r>
        <w:rPr>
          <w:rFonts w:ascii="Garamond" w:hAnsi="Garamond"/>
        </w:rPr>
        <w:t xml:space="preserve">deficiency </w:t>
      </w:r>
      <w:proofErr w:type="gramStart"/>
      <w:r>
        <w:rPr>
          <w:rFonts w:ascii="Garamond" w:hAnsi="Garamond"/>
        </w:rPr>
        <w:t>remedied</w:t>
      </w:r>
      <w:proofErr w:type="gramEnd"/>
      <w:r>
        <w:rPr>
          <w:rFonts w:ascii="Garamond" w:hAnsi="Garamond"/>
        </w:rPr>
        <w:t xml:space="preserve"> after five business days from the date of ED’s notification or not remedied at all for the month of September 2024.</w:t>
      </w:r>
    </w:p>
    <w:p w14:paraId="3C9354AC" w14:textId="47138B41" w:rsidR="006E701D" w:rsidRPr="004D2D25" w:rsidRDefault="00E072D3" w:rsidP="00DC62E9">
      <w:pPr>
        <w:spacing w:line="360" w:lineRule="auto"/>
        <w:ind w:firstLine="720"/>
      </w:pPr>
      <w:r w:rsidRPr="002E77AB">
        <w:t>Wh</w:t>
      </w:r>
      <w:r w:rsidR="00DC62E9" w:rsidRPr="002E77AB">
        <w:t>en</w:t>
      </w:r>
      <w:r w:rsidR="006E701D" w:rsidRPr="002E77AB">
        <w:t xml:space="preserve"> a</w:t>
      </w:r>
      <w:r w:rsidRPr="002E77AB">
        <w:t>n</w:t>
      </w:r>
      <w:r w:rsidR="006E701D" w:rsidRPr="002E77AB">
        <w:t xml:space="preserve"> load-serving entity (LSE) </w:t>
      </w:r>
      <w:r w:rsidR="00DC62E9" w:rsidRPr="002E77AB">
        <w:t>incurs both flexible and system RA deficiencies, the penalty will be based on whichever MW amount is greater, but not the sum of the two penalties</w:t>
      </w:r>
      <w:r w:rsidR="006E701D" w:rsidRPr="002E77AB">
        <w:t>.</w:t>
      </w:r>
      <w:r w:rsidR="006E701D" w:rsidRPr="002E77AB">
        <w:rPr>
          <w:rStyle w:val="FootnoteReference"/>
        </w:rPr>
        <w:footnoteReference w:id="3"/>
      </w:r>
      <w:r w:rsidR="006E701D" w:rsidRPr="002E77AB">
        <w:t xml:space="preserve">  SJP has a System RA deficiency of 22.54 MW and a Flexible RA deficiency of 0.58 MW for September 2024.  Therefore, only the System RA requirement penalty would apply for September 2024.</w:t>
      </w:r>
    </w:p>
    <w:p w14:paraId="1F934DF1" w14:textId="43AE9F37" w:rsidR="00310332" w:rsidRDefault="00C152C0" w:rsidP="0093778E">
      <w:pPr>
        <w:spacing w:after="0" w:line="360" w:lineRule="auto"/>
        <w:ind w:firstLine="720"/>
      </w:pPr>
      <w:r w:rsidRPr="00C152C0">
        <w:t xml:space="preserve">Scheduled penalties prescribe an $8.88/kW-month in summer months (May through October) and $4.44/kW-month in non-summer months for a System RA deficiency remedied after </w:t>
      </w:r>
      <w:r w:rsidRPr="00C152C0">
        <w:lastRenderedPageBreak/>
        <w:t>five business days from the date of notification by ED or not remedied at all.</w:t>
      </w:r>
      <w:r w:rsidRPr="00C152C0">
        <w:rPr>
          <w:vertAlign w:val="superscript"/>
        </w:rPr>
        <w:footnoteReference w:id="4"/>
      </w:r>
      <w:r w:rsidRPr="00C152C0">
        <w:t xml:space="preserve">  </w:t>
      </w:r>
      <w:r w:rsidRPr="002E77AB">
        <w:t>Accordingly, SJP is being cited $60,384.00 for its 6.8</w:t>
      </w:r>
      <w:r w:rsidR="00D56078" w:rsidRPr="002E77AB">
        <w:t>0</w:t>
      </w:r>
      <w:r w:rsidRPr="002E77AB">
        <w:t xml:space="preserve"> MW (22.54 MW minus 15.74 MW) of incremental System RA deficiency remedied after five business days from the date of ED’s notification or not remedied at all for the month of September 2024.</w:t>
      </w:r>
      <w:r w:rsidR="0093778E" w:rsidRPr="002E77AB">
        <w:t xml:space="preserve">  </w:t>
      </w:r>
      <w:r w:rsidR="006E701D" w:rsidRPr="002E77AB">
        <w:t xml:space="preserve">The total penalty for </w:t>
      </w:r>
      <w:r w:rsidR="00DC62E9" w:rsidRPr="002E77AB">
        <w:t xml:space="preserve">SJP’s </w:t>
      </w:r>
      <w:r w:rsidR="00EE6D4B" w:rsidRPr="002E77AB">
        <w:t xml:space="preserve">September 2024 </w:t>
      </w:r>
      <w:r w:rsidR="00DC62E9" w:rsidRPr="002E77AB">
        <w:t>System and Flexible RA deficiencies is $60,384.00.</w:t>
      </w:r>
      <w:r w:rsidR="006E701D">
        <w:t xml:space="preserve"> </w:t>
      </w:r>
    </w:p>
    <w:p w14:paraId="7E30C01D" w14:textId="2E599A76" w:rsidR="0026038E" w:rsidRPr="004D2D25" w:rsidRDefault="0072659E" w:rsidP="00310332">
      <w:pPr>
        <w:spacing w:after="0" w:line="360" w:lineRule="auto"/>
        <w:ind w:left="720"/>
        <w:rPr>
          <w:rStyle w:val="Heading2Char"/>
          <w:rFonts w:ascii="Garamond" w:hAnsi="Garamond"/>
        </w:rPr>
      </w:pPr>
      <w:r w:rsidRPr="004D2D25">
        <w:rPr>
          <w:rFonts w:eastAsiaTheme="majorEastAsia" w:cstheme="majorBidi"/>
          <w:b/>
          <w:bCs/>
          <w:color w:val="000000" w:themeColor="text1"/>
        </w:rPr>
        <w:t>B.</w:t>
      </w:r>
      <w:r w:rsidRPr="004D2D25">
        <w:rPr>
          <w:rFonts w:eastAsiaTheme="majorEastAsia" w:cstheme="majorBidi"/>
          <w:b/>
          <w:bCs/>
          <w:color w:val="000000" w:themeColor="text1"/>
        </w:rPr>
        <w:tab/>
      </w:r>
      <w:r w:rsidR="00C152C0">
        <w:rPr>
          <w:rFonts w:eastAsiaTheme="majorEastAsia" w:cstheme="majorBidi"/>
          <w:b/>
          <w:bCs/>
          <w:color w:val="000000" w:themeColor="text1"/>
          <w:spacing w:val="4"/>
        </w:rPr>
        <w:t>San Jacinto Power</w:t>
      </w:r>
      <w:r w:rsidR="0093778E" w:rsidRPr="0093778E">
        <w:rPr>
          <w:rFonts w:eastAsiaTheme="majorEastAsia" w:cstheme="majorBidi"/>
          <w:b/>
          <w:bCs/>
          <w:color w:val="000000" w:themeColor="text1"/>
          <w:spacing w:val="4"/>
        </w:rPr>
        <w:t>’s September 2024 Month-Ahead System Resource Adequacy Deficiency</w:t>
      </w:r>
    </w:p>
    <w:p w14:paraId="0B503801" w14:textId="6A8A29F3" w:rsidR="00C43AB3" w:rsidRDefault="00C152C0" w:rsidP="0093778E">
      <w:pPr>
        <w:spacing w:after="0" w:line="360" w:lineRule="auto"/>
        <w:ind w:firstLine="720"/>
        <w:rPr>
          <w:bCs/>
        </w:rPr>
      </w:pPr>
      <w:r w:rsidRPr="00C152C0">
        <w:rPr>
          <w:bCs/>
        </w:rPr>
        <w:t xml:space="preserve">On July 26, 2024, ED staff emailed SJP a deficiency notice.  ED stated that SJP was deficient with its September 2024 System RA obligation.  SJP has a September 2024 MA System RA requirement of </w:t>
      </w:r>
      <w:r w:rsidR="002E77AB" w:rsidRPr="002E77AB">
        <w:rPr>
          <w:bCs/>
          <w:highlight w:val="black"/>
        </w:rPr>
        <w:t>X</w:t>
      </w:r>
      <w:r w:rsidRPr="00C152C0">
        <w:rPr>
          <w:bCs/>
        </w:rPr>
        <w:t xml:space="preserve"> and is confirmed for </w:t>
      </w:r>
      <w:r w:rsidR="002E77AB" w:rsidRPr="002E77AB">
        <w:rPr>
          <w:bCs/>
          <w:highlight w:val="black"/>
        </w:rPr>
        <w:t>X</w:t>
      </w:r>
      <w:r w:rsidRPr="00C152C0">
        <w:rPr>
          <w:bCs/>
        </w:rPr>
        <w:t xml:space="preserve">.  SJP also has a demand response (DR) allocation of </w:t>
      </w:r>
      <w:r w:rsidR="002E77AB" w:rsidRPr="002E77AB">
        <w:rPr>
          <w:bCs/>
          <w:highlight w:val="black"/>
        </w:rPr>
        <w:t>X</w:t>
      </w:r>
      <w:r w:rsidRPr="00C152C0">
        <w:rPr>
          <w:bCs/>
        </w:rPr>
        <w:t>.  Therefore, SJP has a deficiency of 6.8</w:t>
      </w:r>
      <w:r w:rsidR="00C43AB3">
        <w:rPr>
          <w:bCs/>
        </w:rPr>
        <w:t>0</w:t>
      </w:r>
      <w:r w:rsidRPr="00C152C0">
        <w:rPr>
          <w:bCs/>
        </w:rPr>
        <w:t xml:space="preserve"> MW (</w:t>
      </w:r>
      <w:r w:rsidR="002E77AB" w:rsidRPr="002E77AB">
        <w:rPr>
          <w:bCs/>
          <w:highlight w:val="black"/>
        </w:rPr>
        <w:t>X</w:t>
      </w:r>
      <w:r w:rsidRPr="00C152C0">
        <w:rPr>
          <w:bCs/>
        </w:rPr>
        <w:t xml:space="preserve">) of System RA for September 2024.  </w:t>
      </w:r>
    </w:p>
    <w:p w14:paraId="6E28C725" w14:textId="0B504680" w:rsidR="0093778E" w:rsidRDefault="00C43AB3" w:rsidP="0093778E">
      <w:pPr>
        <w:spacing w:after="0" w:line="360" w:lineRule="auto"/>
        <w:ind w:firstLine="720"/>
        <w:rPr>
          <w:bCs/>
        </w:rPr>
      </w:pPr>
      <w:r>
        <w:rPr>
          <w:bCs/>
        </w:rPr>
        <w:t>ED</w:t>
      </w:r>
      <w:r w:rsidR="00DC62E9">
        <w:rPr>
          <w:bCs/>
        </w:rPr>
        <w:t>’s deficiency notice</w:t>
      </w:r>
      <w:r>
        <w:rPr>
          <w:bCs/>
        </w:rPr>
        <w:t xml:space="preserve"> also stated that SJP was deficient with its </w:t>
      </w:r>
      <w:r w:rsidR="00C152C0" w:rsidRPr="00C152C0">
        <w:rPr>
          <w:bCs/>
        </w:rPr>
        <w:t xml:space="preserve">September 2024 MA </w:t>
      </w:r>
      <w:r>
        <w:rPr>
          <w:bCs/>
        </w:rPr>
        <w:t>F</w:t>
      </w:r>
      <w:r w:rsidR="00C152C0" w:rsidRPr="00C152C0">
        <w:rPr>
          <w:bCs/>
        </w:rPr>
        <w:t xml:space="preserve">lexible </w:t>
      </w:r>
      <w:r>
        <w:rPr>
          <w:bCs/>
        </w:rPr>
        <w:t xml:space="preserve">RA obligations.  SJP had a Flexible RA </w:t>
      </w:r>
      <w:r w:rsidR="00C152C0" w:rsidRPr="00C152C0">
        <w:rPr>
          <w:bCs/>
        </w:rPr>
        <w:t xml:space="preserve">requirement of </w:t>
      </w:r>
      <w:r w:rsidR="002E77AB" w:rsidRPr="002E77AB">
        <w:rPr>
          <w:bCs/>
          <w:highlight w:val="black"/>
        </w:rPr>
        <w:t>X</w:t>
      </w:r>
      <w:r w:rsidR="00C152C0" w:rsidRPr="00C152C0">
        <w:rPr>
          <w:bCs/>
        </w:rPr>
        <w:t xml:space="preserve"> and is confirmed for </w:t>
      </w:r>
      <w:r w:rsidR="002E77AB" w:rsidRPr="002E77AB">
        <w:rPr>
          <w:bCs/>
          <w:highlight w:val="black"/>
        </w:rPr>
        <w:t>X</w:t>
      </w:r>
      <w:r w:rsidR="00C152C0" w:rsidRPr="00C152C0">
        <w:rPr>
          <w:bCs/>
        </w:rPr>
        <w:t xml:space="preserve">.  </w:t>
      </w:r>
      <w:r>
        <w:rPr>
          <w:bCs/>
        </w:rPr>
        <w:t xml:space="preserve">However, SJP’s Category 3 Flexible capacity is capped at </w:t>
      </w:r>
      <w:r w:rsidR="002E77AB" w:rsidRPr="002E77AB">
        <w:rPr>
          <w:bCs/>
          <w:highlight w:val="black"/>
        </w:rPr>
        <w:t>X</w:t>
      </w:r>
      <w:r>
        <w:rPr>
          <w:bCs/>
        </w:rPr>
        <w:t xml:space="preserve">.  SJP showed </w:t>
      </w:r>
      <w:r w:rsidR="002E77AB" w:rsidRPr="002E77AB">
        <w:rPr>
          <w:bCs/>
          <w:highlight w:val="black"/>
        </w:rPr>
        <w:t>X</w:t>
      </w:r>
      <w:r>
        <w:rPr>
          <w:bCs/>
        </w:rPr>
        <w:t xml:space="preserve"> of Category 3 Flexible capacity, but only </w:t>
      </w:r>
      <w:r w:rsidR="002E77AB" w:rsidRPr="002E77AB">
        <w:rPr>
          <w:bCs/>
          <w:highlight w:val="black"/>
        </w:rPr>
        <w:t>X</w:t>
      </w:r>
      <w:r>
        <w:rPr>
          <w:bCs/>
        </w:rPr>
        <w:t xml:space="preserve"> can be counted.  Therefore, SJP is confirmed for </w:t>
      </w:r>
      <w:r w:rsidR="002E77AB" w:rsidRPr="002E77AB">
        <w:rPr>
          <w:bCs/>
          <w:highlight w:val="black"/>
        </w:rPr>
        <w:t>X</w:t>
      </w:r>
      <w:r>
        <w:rPr>
          <w:bCs/>
        </w:rPr>
        <w:t xml:space="preserve"> of Flexible capacity.  Thus, SJP has a deficiency of 0.58 MW </w:t>
      </w:r>
      <w:r w:rsidR="00D56078">
        <w:rPr>
          <w:bCs/>
        </w:rPr>
        <w:t>(</w:t>
      </w:r>
      <w:r w:rsidR="002E77AB" w:rsidRPr="002E77AB">
        <w:rPr>
          <w:bCs/>
          <w:highlight w:val="black"/>
        </w:rPr>
        <w:t>X</w:t>
      </w:r>
      <w:r w:rsidR="00D56078">
        <w:rPr>
          <w:bCs/>
        </w:rPr>
        <w:t xml:space="preserve">) </w:t>
      </w:r>
      <w:r>
        <w:rPr>
          <w:bCs/>
        </w:rPr>
        <w:t xml:space="preserve">of Flexible RA for September 2024.  </w:t>
      </w:r>
      <w:r w:rsidR="00C152C0" w:rsidRPr="00C152C0">
        <w:rPr>
          <w:bCs/>
        </w:rPr>
        <w:t>ED’s deficiency notice provided a deadline of August 2, 2024 for SJP to come into compliance.</w:t>
      </w:r>
    </w:p>
    <w:p w14:paraId="732EF2DD" w14:textId="47FA7786" w:rsidR="00EE6D4B" w:rsidRDefault="00EE6D4B" w:rsidP="00EA31FD">
      <w:pPr>
        <w:spacing w:after="0" w:line="360" w:lineRule="auto"/>
        <w:ind w:firstLine="720"/>
      </w:pPr>
      <w:r>
        <w:t>Wh</w:t>
      </w:r>
      <w:r w:rsidR="00E072D3">
        <w:t>en an</w:t>
      </w:r>
      <w:r>
        <w:t xml:space="preserve"> LSE </w:t>
      </w:r>
      <w:r w:rsidRPr="00DC62E9">
        <w:t>incurs both flexible and system RA deficiencies, the penalty will be based on whichever MW amount is greater, but not the sum of the two penalties</w:t>
      </w:r>
      <w:r>
        <w:t>.</w:t>
      </w:r>
      <w:r>
        <w:rPr>
          <w:rStyle w:val="FootnoteReference"/>
        </w:rPr>
        <w:footnoteReference w:id="5"/>
      </w:r>
      <w:r>
        <w:t xml:space="preserve">  SJP has a System RA deficiency of 22.54 MW and a Flexible RA deficiency of 0.58 MW for September 2024.  Therefore, only the System RA requirement penalty would apply for September 2024.</w:t>
      </w:r>
    </w:p>
    <w:p w14:paraId="55B8E0D5" w14:textId="24412B82" w:rsidR="00C152C0" w:rsidRPr="00C152C0" w:rsidRDefault="00C152C0" w:rsidP="00EA31FD">
      <w:pPr>
        <w:spacing w:after="0" w:line="360" w:lineRule="auto"/>
        <w:ind w:firstLine="720"/>
        <w:rPr>
          <w:bCs/>
        </w:rPr>
      </w:pPr>
      <w:r w:rsidRPr="00C152C0">
        <w:rPr>
          <w:bCs/>
        </w:rPr>
        <w:t xml:space="preserve">On November 14, 2024, UEB staff requested </w:t>
      </w:r>
      <w:r w:rsidR="00207CAA">
        <w:rPr>
          <w:bCs/>
        </w:rPr>
        <w:t>an update</w:t>
      </w:r>
      <w:r w:rsidRPr="00C152C0">
        <w:rPr>
          <w:bCs/>
        </w:rPr>
        <w:t xml:space="preserve"> from SJP </w:t>
      </w:r>
      <w:r w:rsidR="00207CAA">
        <w:rPr>
          <w:bCs/>
        </w:rPr>
        <w:t>regarding its outstanding RA</w:t>
      </w:r>
      <w:r w:rsidRPr="00C152C0">
        <w:rPr>
          <w:bCs/>
        </w:rPr>
        <w:t xml:space="preserve"> deficienc</w:t>
      </w:r>
      <w:r w:rsidR="00207CAA">
        <w:rPr>
          <w:bCs/>
        </w:rPr>
        <w:t>ies</w:t>
      </w:r>
      <w:r w:rsidRPr="00C152C0">
        <w:rPr>
          <w:bCs/>
        </w:rPr>
        <w:t xml:space="preserve"> </w:t>
      </w:r>
      <w:r w:rsidR="00C43AB3">
        <w:rPr>
          <w:bCs/>
        </w:rPr>
        <w:t>and provided SJP a deadline of November 21, 2024 to provide documents demonstrating it cured its deficiencies by the August 2, 2024 deadline provided by ED.</w:t>
      </w:r>
      <w:r w:rsidRPr="00C152C0">
        <w:rPr>
          <w:bCs/>
        </w:rPr>
        <w:t xml:space="preserve">  </w:t>
      </w:r>
      <w:r w:rsidRPr="009F4C4F">
        <w:t xml:space="preserve">On the same day, SJP confirmed </w:t>
      </w:r>
      <w:r w:rsidR="00207CAA" w:rsidRPr="009F4C4F">
        <w:t>it was unable to cure its September 2024 MA System and Flexible RA deficiencies</w:t>
      </w:r>
      <w:r w:rsidRPr="009F4C4F">
        <w:t>.</w:t>
      </w:r>
    </w:p>
    <w:p w14:paraId="3B23FDF4" w14:textId="54DDEA5B" w:rsidR="00310332" w:rsidRDefault="00C152C0" w:rsidP="00EE6D4B">
      <w:pPr>
        <w:spacing w:after="0" w:line="360" w:lineRule="auto"/>
        <w:ind w:firstLine="720"/>
        <w:rPr>
          <w:bCs/>
        </w:rPr>
      </w:pPr>
      <w:r w:rsidRPr="00C152C0">
        <w:rPr>
          <w:bCs/>
        </w:rPr>
        <w:t>On April 4, 2024, CPED issued Citation E-4195-0171 to SJP for failure to meet its 2024 YA System RA obligation for September 2024.</w:t>
      </w:r>
      <w:r w:rsidRPr="00C152C0">
        <w:rPr>
          <w:bCs/>
          <w:vertAlign w:val="superscript"/>
        </w:rPr>
        <w:t xml:space="preserve"> </w:t>
      </w:r>
      <w:r w:rsidRPr="00C152C0">
        <w:rPr>
          <w:bCs/>
          <w:vertAlign w:val="superscript"/>
        </w:rPr>
        <w:footnoteReference w:id="6"/>
      </w:r>
      <w:r w:rsidRPr="00C152C0">
        <w:rPr>
          <w:bCs/>
        </w:rPr>
        <w:t xml:space="preserve">  Citation E-4195-0171 includes a 15.74 MW System RA deficiency for </w:t>
      </w:r>
      <w:r w:rsidR="00524BAD">
        <w:rPr>
          <w:bCs/>
        </w:rPr>
        <w:t>SJP</w:t>
      </w:r>
      <w:r w:rsidRPr="00C152C0">
        <w:rPr>
          <w:bCs/>
        </w:rPr>
        <w:t>’s September 2024 YA obligation.  Accordingly, SJP is being cited for 6.80 MW (22.54 MW minus 15.74 MW) of incremental System RA deficiency for September 2024.</w:t>
      </w:r>
    </w:p>
    <w:p w14:paraId="2546196F" w14:textId="77777777" w:rsidR="00C152C0" w:rsidRPr="004D2D25" w:rsidRDefault="00C152C0" w:rsidP="00C152C0">
      <w:pPr>
        <w:spacing w:after="0" w:line="360" w:lineRule="auto"/>
        <w:ind w:firstLine="720"/>
        <w:rPr>
          <w:bCs/>
        </w:rPr>
      </w:pPr>
    </w:p>
    <w:p w14:paraId="27E6EB5A" w14:textId="77777777" w:rsidR="00B57F56" w:rsidRPr="004D2D25" w:rsidRDefault="00B57F56" w:rsidP="00C152C0">
      <w:pPr>
        <w:pStyle w:val="ListParagraph"/>
        <w:numPr>
          <w:ilvl w:val="0"/>
          <w:numId w:val="5"/>
        </w:numPr>
        <w:spacing w:line="360" w:lineRule="auto"/>
        <w:rPr>
          <w:rStyle w:val="Heading2Char"/>
          <w:rFonts w:ascii="Garamond" w:hAnsi="Garamond"/>
          <w:b/>
          <w:bCs/>
          <w:i w:val="0"/>
          <w:iCs w:val="0"/>
        </w:rPr>
      </w:pPr>
      <w:r w:rsidRPr="004D2D25">
        <w:rPr>
          <w:rStyle w:val="Heading2Char"/>
          <w:rFonts w:ascii="Garamond" w:hAnsi="Garamond"/>
          <w:b/>
          <w:bCs/>
          <w:i w:val="0"/>
          <w:iCs w:val="0"/>
        </w:rPr>
        <w:lastRenderedPageBreak/>
        <w:t>Points Accrued for Violation of RA Reporting Requirements</w:t>
      </w:r>
    </w:p>
    <w:p w14:paraId="60DFA7BF" w14:textId="3966C077" w:rsidR="00B57F56" w:rsidRPr="004D2D25" w:rsidRDefault="00B57F56" w:rsidP="00C152C0">
      <w:pPr>
        <w:spacing w:after="0" w:line="360" w:lineRule="auto"/>
        <w:ind w:firstLine="720"/>
      </w:pPr>
      <w:r w:rsidRPr="004D2D25">
        <w:t>D.21-06-029, subsequently modified by D.24-06-004, adopted</w:t>
      </w:r>
      <w:r w:rsidRPr="004D2D25" w:rsidDel="00BC05FF">
        <w:t xml:space="preserve"> </w:t>
      </w:r>
      <w:r w:rsidRPr="004D2D25">
        <w:t>a tiered penalty structure for System RA deficiencies to add to the current penalty structure.</w:t>
      </w:r>
      <w:r w:rsidRPr="009F1BB3">
        <w:rPr>
          <w:rStyle w:val="FootnoteReference"/>
          <w:rFonts w:ascii="Times New Roman" w:eastAsia="Times New Roman" w:hAnsi="Times New Roman" w:cs="Times New Roman"/>
          <w:bCs/>
          <w:sz w:val="24"/>
        </w:rPr>
        <w:footnoteReference w:id="7"/>
      </w:r>
      <w:r w:rsidRPr="009F1BB3">
        <w:rPr>
          <w:rStyle w:val="FootnoteReference"/>
          <w:rFonts w:ascii="Times New Roman" w:eastAsia="Times New Roman" w:hAnsi="Times New Roman" w:cs="Times New Roman"/>
          <w:bCs/>
          <w:sz w:val="24"/>
        </w:rPr>
        <w:t xml:space="preserve"> </w:t>
      </w:r>
      <w:r w:rsidRPr="004D2D25">
        <w:t xml:space="preserve"> Tables </w:t>
      </w:r>
      <w:r w:rsidR="00EE7E42">
        <w:t>3</w:t>
      </w:r>
      <w:r w:rsidRPr="004D2D25">
        <w:t xml:space="preserve"> and </w:t>
      </w:r>
      <w:r w:rsidR="00EE7E42">
        <w:t>4</w:t>
      </w:r>
      <w:r w:rsidRPr="004D2D25">
        <w:t xml:space="preserve"> summarize the points and tiered penalty amounts.</w:t>
      </w:r>
    </w:p>
    <w:tbl>
      <w:tblPr>
        <w:tblStyle w:val="TableGrid"/>
        <w:tblW w:w="9445" w:type="dxa"/>
        <w:jc w:val="center"/>
        <w:tblLook w:val="04A0" w:firstRow="1" w:lastRow="0" w:firstColumn="1" w:lastColumn="0" w:noHBand="0" w:noVBand="1"/>
      </w:tblPr>
      <w:tblGrid>
        <w:gridCol w:w="3870"/>
        <w:gridCol w:w="5575"/>
      </w:tblGrid>
      <w:tr w:rsidR="00B57F56" w:rsidRPr="004D2D25" w14:paraId="6A1B1E8E" w14:textId="77777777" w:rsidTr="00AF365C">
        <w:trPr>
          <w:jc w:val="center"/>
        </w:trPr>
        <w:tc>
          <w:tcPr>
            <w:tcW w:w="9445" w:type="dxa"/>
            <w:gridSpan w:val="2"/>
          </w:tcPr>
          <w:p w14:paraId="7F33323C" w14:textId="0A3BECFB" w:rsidR="00B57F56" w:rsidRPr="004D2D25" w:rsidRDefault="00B57F56" w:rsidP="00CB390E">
            <w:pPr>
              <w:keepNext/>
              <w:keepLines/>
              <w:spacing w:after="0" w:line="360" w:lineRule="auto"/>
              <w:jc w:val="center"/>
              <w:rPr>
                <w:b/>
                <w:bCs/>
              </w:rPr>
            </w:pPr>
            <w:r w:rsidRPr="004D2D25">
              <w:rPr>
                <w:b/>
                <w:bCs/>
              </w:rPr>
              <w:t xml:space="preserve">Table </w:t>
            </w:r>
            <w:r w:rsidR="00EE7E42">
              <w:rPr>
                <w:b/>
                <w:bCs/>
              </w:rPr>
              <w:t>3</w:t>
            </w:r>
            <w:r w:rsidRPr="004D2D25">
              <w:rPr>
                <w:b/>
                <w:bCs/>
              </w:rPr>
              <w:t>:  Points for System RA Deficiency</w:t>
            </w:r>
          </w:p>
        </w:tc>
      </w:tr>
      <w:tr w:rsidR="00B57F56" w:rsidRPr="004D2D25" w14:paraId="66ABF3F1" w14:textId="77777777" w:rsidTr="00AF365C">
        <w:trPr>
          <w:jc w:val="center"/>
        </w:trPr>
        <w:tc>
          <w:tcPr>
            <w:tcW w:w="3870" w:type="dxa"/>
          </w:tcPr>
          <w:p w14:paraId="2D702A0B" w14:textId="77777777" w:rsidR="00B57F56" w:rsidRPr="004D2D25" w:rsidRDefault="00B57F56" w:rsidP="00CB390E">
            <w:pPr>
              <w:keepNext/>
              <w:keepLines/>
              <w:spacing w:after="0" w:line="240" w:lineRule="auto"/>
              <w:jc w:val="center"/>
              <w:rPr>
                <w:b/>
                <w:bCs/>
              </w:rPr>
            </w:pPr>
            <w:r w:rsidRPr="004D2D25">
              <w:rPr>
                <w:b/>
                <w:bCs/>
              </w:rPr>
              <w:t>Months</w:t>
            </w:r>
          </w:p>
        </w:tc>
        <w:tc>
          <w:tcPr>
            <w:tcW w:w="5575" w:type="dxa"/>
          </w:tcPr>
          <w:p w14:paraId="4309B685" w14:textId="77777777" w:rsidR="00B57F56" w:rsidRPr="004D2D25" w:rsidRDefault="00B57F56" w:rsidP="00CB390E">
            <w:pPr>
              <w:keepNext/>
              <w:keepLines/>
              <w:spacing w:after="0" w:line="240" w:lineRule="auto"/>
              <w:jc w:val="center"/>
              <w:rPr>
                <w:b/>
                <w:bCs/>
              </w:rPr>
            </w:pPr>
            <w:r w:rsidRPr="004D2D25">
              <w:rPr>
                <w:b/>
                <w:bCs/>
              </w:rPr>
              <w:t>Points for Each Instance of System RA Deficiency</w:t>
            </w:r>
          </w:p>
        </w:tc>
      </w:tr>
      <w:tr w:rsidR="00B57F56" w:rsidRPr="004D2D25" w14:paraId="15299FC5" w14:textId="77777777" w:rsidTr="00AF365C">
        <w:trPr>
          <w:jc w:val="center"/>
        </w:trPr>
        <w:tc>
          <w:tcPr>
            <w:tcW w:w="3870" w:type="dxa"/>
          </w:tcPr>
          <w:p w14:paraId="6DBA4668" w14:textId="77777777" w:rsidR="00B57F56" w:rsidRPr="004D2D25" w:rsidRDefault="00B57F56" w:rsidP="00CB390E">
            <w:pPr>
              <w:keepNext/>
              <w:keepLines/>
              <w:spacing w:after="0" w:line="240" w:lineRule="auto"/>
            </w:pPr>
            <w:r w:rsidRPr="004D2D25">
              <w:t>Non-Summer (November – April)</w:t>
            </w:r>
          </w:p>
        </w:tc>
        <w:tc>
          <w:tcPr>
            <w:tcW w:w="5575" w:type="dxa"/>
          </w:tcPr>
          <w:p w14:paraId="1E2BE62A" w14:textId="77777777" w:rsidR="00B57F56" w:rsidRPr="004D2D25" w:rsidRDefault="00B57F56" w:rsidP="00CB390E">
            <w:pPr>
              <w:keepNext/>
              <w:keepLines/>
              <w:spacing w:after="0" w:line="240" w:lineRule="auto"/>
              <w:jc w:val="center"/>
            </w:pPr>
            <w:r w:rsidRPr="004D2D25">
              <w:t>1</w:t>
            </w:r>
          </w:p>
        </w:tc>
      </w:tr>
      <w:tr w:rsidR="00B57F56" w:rsidRPr="004D2D25" w14:paraId="4A9B6ED9" w14:textId="77777777" w:rsidTr="00AF365C">
        <w:trPr>
          <w:jc w:val="center"/>
        </w:trPr>
        <w:tc>
          <w:tcPr>
            <w:tcW w:w="3870" w:type="dxa"/>
          </w:tcPr>
          <w:p w14:paraId="78E2F91E" w14:textId="77777777" w:rsidR="00B57F56" w:rsidRPr="004D2D25" w:rsidRDefault="00B57F56" w:rsidP="00CB390E">
            <w:pPr>
              <w:keepNext/>
              <w:keepLines/>
              <w:spacing w:after="0" w:line="240" w:lineRule="auto"/>
            </w:pPr>
            <w:r w:rsidRPr="004D2D25">
              <w:t>Summer (May – October)</w:t>
            </w:r>
          </w:p>
        </w:tc>
        <w:tc>
          <w:tcPr>
            <w:tcW w:w="5575" w:type="dxa"/>
          </w:tcPr>
          <w:p w14:paraId="367BE8B6" w14:textId="77777777" w:rsidR="00B57F56" w:rsidRPr="004D2D25" w:rsidRDefault="00B57F56" w:rsidP="00CB390E">
            <w:pPr>
              <w:keepNext/>
              <w:keepLines/>
              <w:spacing w:after="0" w:line="240" w:lineRule="auto"/>
              <w:jc w:val="center"/>
            </w:pPr>
            <w:r w:rsidRPr="004D2D25">
              <w:t>2</w:t>
            </w:r>
          </w:p>
        </w:tc>
      </w:tr>
    </w:tbl>
    <w:p w14:paraId="47F867C7" w14:textId="77777777" w:rsidR="00B57F56" w:rsidRPr="004D2D25" w:rsidRDefault="00B57F56" w:rsidP="00310332">
      <w:pPr>
        <w:spacing w:after="0" w:line="360" w:lineRule="auto"/>
        <w:rPr>
          <w:rFonts w:eastAsiaTheme="majorEastAsia" w:cstheme="majorBidi"/>
          <w:color w:val="000000" w:themeColor="text1"/>
        </w:rPr>
      </w:pP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520"/>
        <w:gridCol w:w="5139"/>
      </w:tblGrid>
      <w:tr w:rsidR="00B57F56" w:rsidRPr="004D2D25" w14:paraId="0EC97E0B" w14:textId="77777777" w:rsidTr="00FA6455">
        <w:trPr>
          <w:trHeight w:val="377"/>
          <w:jc w:val="center"/>
        </w:trPr>
        <w:tc>
          <w:tcPr>
            <w:tcW w:w="9539" w:type="dxa"/>
            <w:gridSpan w:val="3"/>
            <w:shd w:val="clear" w:color="auto" w:fill="auto"/>
            <w:vAlign w:val="center"/>
          </w:tcPr>
          <w:p w14:paraId="1FB21B2E" w14:textId="77CFE29C" w:rsidR="00B57F56" w:rsidRPr="004D2D25" w:rsidRDefault="00B57F56" w:rsidP="00CB390E">
            <w:pPr>
              <w:spacing w:after="0" w:line="240" w:lineRule="auto"/>
              <w:jc w:val="center"/>
              <w:rPr>
                <w:rFonts w:eastAsia="Times New Roman"/>
                <w:b/>
                <w:bCs/>
              </w:rPr>
            </w:pPr>
            <w:r w:rsidRPr="004D2D25">
              <w:rPr>
                <w:rFonts w:eastAsia="Times New Roman"/>
                <w:b/>
                <w:bCs/>
              </w:rPr>
              <w:t xml:space="preserve">Table </w:t>
            </w:r>
            <w:r w:rsidR="00EE7E42">
              <w:rPr>
                <w:rFonts w:eastAsia="Times New Roman"/>
                <w:b/>
                <w:bCs/>
              </w:rPr>
              <w:t>4</w:t>
            </w:r>
            <w:r w:rsidRPr="004D2D25">
              <w:rPr>
                <w:rFonts w:eastAsia="Times New Roman"/>
                <w:b/>
                <w:bCs/>
              </w:rPr>
              <w:t>:  Tiered System RA Penalty Price</w:t>
            </w:r>
          </w:p>
        </w:tc>
      </w:tr>
      <w:tr w:rsidR="00B57F56" w:rsidRPr="004D2D25" w14:paraId="1EE67482" w14:textId="77777777" w:rsidTr="000D48B6">
        <w:trPr>
          <w:trHeight w:val="638"/>
          <w:jc w:val="center"/>
        </w:trPr>
        <w:tc>
          <w:tcPr>
            <w:tcW w:w="1880" w:type="dxa"/>
            <w:shd w:val="clear" w:color="auto" w:fill="auto"/>
            <w:vAlign w:val="center"/>
            <w:hideMark/>
          </w:tcPr>
          <w:p w14:paraId="62F526AA" w14:textId="77777777" w:rsidR="00B57F56" w:rsidRPr="004D2D25" w:rsidRDefault="00B57F56" w:rsidP="00CB390E">
            <w:pPr>
              <w:spacing w:after="0" w:line="240" w:lineRule="auto"/>
              <w:jc w:val="center"/>
              <w:rPr>
                <w:rFonts w:eastAsia="Times New Roman"/>
                <w:b/>
                <w:bCs/>
                <w:color w:val="000000"/>
              </w:rPr>
            </w:pPr>
            <w:r w:rsidRPr="004D2D25">
              <w:rPr>
                <w:rFonts w:eastAsia="Times New Roman"/>
                <w:b/>
                <w:bCs/>
                <w:spacing w:val="-4"/>
              </w:rPr>
              <w:t>Tier</w:t>
            </w:r>
          </w:p>
        </w:tc>
        <w:tc>
          <w:tcPr>
            <w:tcW w:w="2520" w:type="dxa"/>
            <w:shd w:val="clear" w:color="auto" w:fill="auto"/>
            <w:vAlign w:val="center"/>
            <w:hideMark/>
          </w:tcPr>
          <w:p w14:paraId="71D92A36" w14:textId="77777777" w:rsidR="00B57F56" w:rsidRPr="004D2D25" w:rsidRDefault="00B57F56" w:rsidP="00CB390E">
            <w:pPr>
              <w:spacing w:after="0" w:line="240" w:lineRule="auto"/>
              <w:jc w:val="center"/>
              <w:rPr>
                <w:rFonts w:eastAsia="Times New Roman"/>
                <w:b/>
                <w:bCs/>
                <w:color w:val="000000"/>
              </w:rPr>
            </w:pPr>
            <w:r w:rsidRPr="004D2D25">
              <w:rPr>
                <w:rFonts w:eastAsia="Times New Roman"/>
                <w:b/>
                <w:bCs/>
              </w:rPr>
              <w:t>Accrued Points</w:t>
            </w:r>
          </w:p>
        </w:tc>
        <w:tc>
          <w:tcPr>
            <w:tcW w:w="5139" w:type="dxa"/>
            <w:shd w:val="clear" w:color="auto" w:fill="auto"/>
            <w:vAlign w:val="center"/>
            <w:hideMark/>
          </w:tcPr>
          <w:p w14:paraId="33354D62" w14:textId="77777777" w:rsidR="00B57F56" w:rsidRPr="004D2D25" w:rsidRDefault="00B57F56" w:rsidP="00CB390E">
            <w:pPr>
              <w:spacing w:after="0" w:line="240" w:lineRule="auto"/>
              <w:jc w:val="center"/>
              <w:rPr>
                <w:rFonts w:eastAsia="Times New Roman"/>
                <w:b/>
                <w:bCs/>
                <w:color w:val="000000"/>
              </w:rPr>
            </w:pPr>
            <w:r w:rsidRPr="004D2D25">
              <w:rPr>
                <w:rFonts w:eastAsia="Times New Roman"/>
                <w:b/>
                <w:bCs/>
              </w:rPr>
              <w:t>System RA Penalty Price</w:t>
            </w:r>
          </w:p>
        </w:tc>
      </w:tr>
      <w:tr w:rsidR="00B57F56" w:rsidRPr="004D2D25" w14:paraId="66C3C951" w14:textId="77777777" w:rsidTr="000D48B6">
        <w:trPr>
          <w:trHeight w:val="60"/>
          <w:jc w:val="center"/>
        </w:trPr>
        <w:tc>
          <w:tcPr>
            <w:tcW w:w="1880" w:type="dxa"/>
            <w:shd w:val="clear" w:color="auto" w:fill="auto"/>
            <w:vAlign w:val="center"/>
            <w:hideMark/>
          </w:tcPr>
          <w:p w14:paraId="0A1052C8"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1</w:t>
            </w:r>
          </w:p>
        </w:tc>
        <w:tc>
          <w:tcPr>
            <w:tcW w:w="2520" w:type="dxa"/>
            <w:shd w:val="clear" w:color="auto" w:fill="auto"/>
            <w:vAlign w:val="center"/>
            <w:hideMark/>
          </w:tcPr>
          <w:p w14:paraId="2F4474EF"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0-5</w:t>
            </w:r>
          </w:p>
        </w:tc>
        <w:tc>
          <w:tcPr>
            <w:tcW w:w="5139" w:type="dxa"/>
            <w:shd w:val="clear" w:color="auto" w:fill="auto"/>
            <w:vAlign w:val="center"/>
            <w:hideMark/>
          </w:tcPr>
          <w:p w14:paraId="7046CA17" w14:textId="2B490BE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 xml:space="preserve">Applicable </w:t>
            </w:r>
            <w:r w:rsidR="00207CAA">
              <w:rPr>
                <w:rFonts w:eastAsia="Times New Roman"/>
                <w:color w:val="000000"/>
              </w:rPr>
              <w:t>S</w:t>
            </w:r>
            <w:r w:rsidRPr="004D2D25">
              <w:rPr>
                <w:rFonts w:eastAsia="Times New Roman"/>
                <w:color w:val="000000"/>
              </w:rPr>
              <w:t>ystem RA penalty price</w:t>
            </w:r>
          </w:p>
        </w:tc>
      </w:tr>
      <w:tr w:rsidR="00B57F56" w:rsidRPr="004D2D25" w14:paraId="33288CEF" w14:textId="77777777" w:rsidTr="000D48B6">
        <w:trPr>
          <w:trHeight w:val="160"/>
          <w:jc w:val="center"/>
        </w:trPr>
        <w:tc>
          <w:tcPr>
            <w:tcW w:w="1880" w:type="dxa"/>
            <w:shd w:val="clear" w:color="auto" w:fill="auto"/>
            <w:vAlign w:val="center"/>
            <w:hideMark/>
          </w:tcPr>
          <w:p w14:paraId="000F1719"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2</w:t>
            </w:r>
          </w:p>
        </w:tc>
        <w:tc>
          <w:tcPr>
            <w:tcW w:w="2520" w:type="dxa"/>
            <w:shd w:val="clear" w:color="auto" w:fill="auto"/>
            <w:vAlign w:val="center"/>
            <w:hideMark/>
          </w:tcPr>
          <w:p w14:paraId="5DF5D86C"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6-10</w:t>
            </w:r>
          </w:p>
        </w:tc>
        <w:tc>
          <w:tcPr>
            <w:tcW w:w="5139" w:type="dxa"/>
            <w:shd w:val="clear" w:color="auto" w:fill="auto"/>
            <w:vAlign w:val="center"/>
            <w:hideMark/>
          </w:tcPr>
          <w:p w14:paraId="3B7C85DF" w14:textId="41594CF5" w:rsidR="00B57F56" w:rsidRPr="004D2D25" w:rsidRDefault="00B57F56" w:rsidP="00CB390E">
            <w:pPr>
              <w:spacing w:after="0" w:line="240" w:lineRule="auto"/>
              <w:jc w:val="center"/>
              <w:rPr>
                <w:rFonts w:eastAsia="Times New Roman"/>
                <w:color w:val="000000"/>
              </w:rPr>
            </w:pPr>
            <w:r w:rsidRPr="004D2D25">
              <w:rPr>
                <w:rFonts w:eastAsia="Times New Roman"/>
                <w:color w:val="000000"/>
              </w:rPr>
              <w:t xml:space="preserve">2x the applicable </w:t>
            </w:r>
            <w:r w:rsidR="00207CAA">
              <w:rPr>
                <w:rFonts w:eastAsia="Times New Roman"/>
                <w:color w:val="000000"/>
              </w:rPr>
              <w:t>S</w:t>
            </w:r>
            <w:r w:rsidRPr="004D2D25">
              <w:rPr>
                <w:rFonts w:eastAsia="Times New Roman"/>
                <w:color w:val="000000"/>
              </w:rPr>
              <w:t>ystem RA penalty price</w:t>
            </w:r>
          </w:p>
        </w:tc>
      </w:tr>
      <w:tr w:rsidR="00B57F56" w:rsidRPr="004D2D25" w14:paraId="3C3D3EC4" w14:textId="77777777" w:rsidTr="000D48B6">
        <w:trPr>
          <w:trHeight w:val="60"/>
          <w:jc w:val="center"/>
        </w:trPr>
        <w:tc>
          <w:tcPr>
            <w:tcW w:w="1880" w:type="dxa"/>
            <w:shd w:val="clear" w:color="auto" w:fill="auto"/>
            <w:vAlign w:val="center"/>
            <w:hideMark/>
          </w:tcPr>
          <w:p w14:paraId="35B38D42"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3</w:t>
            </w:r>
          </w:p>
        </w:tc>
        <w:tc>
          <w:tcPr>
            <w:tcW w:w="2520" w:type="dxa"/>
            <w:shd w:val="clear" w:color="auto" w:fill="auto"/>
            <w:vAlign w:val="center"/>
            <w:hideMark/>
          </w:tcPr>
          <w:p w14:paraId="443EEE0D"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spacing w:val="-5"/>
              </w:rPr>
              <w:t>11+</w:t>
            </w:r>
          </w:p>
        </w:tc>
        <w:tc>
          <w:tcPr>
            <w:tcW w:w="5139" w:type="dxa"/>
            <w:shd w:val="clear" w:color="auto" w:fill="auto"/>
            <w:vAlign w:val="center"/>
            <w:hideMark/>
          </w:tcPr>
          <w:p w14:paraId="3D3F30BB" w14:textId="54A29A92" w:rsidR="00B57F56" w:rsidRPr="004D2D25" w:rsidRDefault="00B57F56" w:rsidP="00CB390E">
            <w:pPr>
              <w:spacing w:after="0" w:line="240" w:lineRule="auto"/>
              <w:jc w:val="center"/>
              <w:rPr>
                <w:rFonts w:eastAsia="Times New Roman"/>
                <w:color w:val="000000"/>
              </w:rPr>
            </w:pPr>
            <w:r w:rsidRPr="004D2D25">
              <w:rPr>
                <w:rFonts w:eastAsia="Times New Roman"/>
                <w:color w:val="000000"/>
              </w:rPr>
              <w:t xml:space="preserve">3x the applicable </w:t>
            </w:r>
            <w:r w:rsidR="00207CAA">
              <w:rPr>
                <w:rFonts w:eastAsia="Times New Roman"/>
                <w:color w:val="000000"/>
              </w:rPr>
              <w:t>S</w:t>
            </w:r>
            <w:r w:rsidRPr="004D2D25">
              <w:rPr>
                <w:rFonts w:eastAsia="Times New Roman"/>
                <w:color w:val="000000"/>
              </w:rPr>
              <w:t>ystem RA penalty price</w:t>
            </w:r>
          </w:p>
        </w:tc>
      </w:tr>
    </w:tbl>
    <w:p w14:paraId="1F25B217" w14:textId="77777777" w:rsidR="00310332" w:rsidRPr="004D2D25" w:rsidRDefault="00310332" w:rsidP="00310332">
      <w:pPr>
        <w:spacing w:after="0" w:line="360" w:lineRule="auto"/>
        <w:ind w:firstLine="720"/>
      </w:pPr>
    </w:p>
    <w:p w14:paraId="66255598" w14:textId="300B999B" w:rsidR="00C152C0" w:rsidRPr="00C152C0" w:rsidRDefault="00C152C0" w:rsidP="00C152C0">
      <w:pPr>
        <w:spacing w:after="0" w:line="360" w:lineRule="auto"/>
        <w:ind w:firstLine="720"/>
      </w:pPr>
      <w:r w:rsidRPr="00C152C0">
        <w:t>D.21-06-029 specifies that if a LSE</w:t>
      </w:r>
      <w:r w:rsidR="00EE7E42">
        <w:t>’s</w:t>
      </w:r>
      <w:r w:rsidRPr="00C152C0">
        <w:t xml:space="preserve"> deficiency is less than 1% of the LSE’s System RA requirement, no points will be accrued.  Points shall only be accrued for </w:t>
      </w:r>
      <w:r w:rsidR="00207CAA">
        <w:t>MA</w:t>
      </w:r>
      <w:r w:rsidRPr="00C152C0">
        <w:t xml:space="preserve"> deficiencies, not </w:t>
      </w:r>
      <w:r w:rsidR="00207CAA">
        <w:t>YA</w:t>
      </w:r>
      <w:r w:rsidRPr="00C152C0">
        <w:t xml:space="preserve"> deficiencies.  Points shall expire 24 months after the violation.  Accrued points within an RA compliance year shall be carried over to the next RA compliance year.  The provider of last resort shall not accrue points for a deficiency resulting from unexpected load returns for which a </w:t>
      </w:r>
      <w:r w:rsidR="00207CAA">
        <w:t>S</w:t>
      </w:r>
      <w:r w:rsidRPr="00C152C0">
        <w:t>ystem RA waiver is granted.  This structure is effective for the 2024 RA compliance year.</w:t>
      </w:r>
    </w:p>
    <w:p w14:paraId="00277829" w14:textId="60D7FDB6" w:rsidR="00B57F56" w:rsidRPr="004D2D25" w:rsidRDefault="00C152C0" w:rsidP="00C152C0">
      <w:pPr>
        <w:spacing w:after="0" w:line="360" w:lineRule="auto"/>
        <w:ind w:firstLine="720"/>
      </w:pPr>
      <w:r w:rsidRPr="00C152C0">
        <w:t xml:space="preserve">Accordingly, SJP accrued two points for its </w:t>
      </w:r>
      <w:r w:rsidR="00EE6D4B">
        <w:t>22.54</w:t>
      </w:r>
      <w:r w:rsidRPr="00C152C0">
        <w:t xml:space="preserve"> MW of System RA deficiency in September 2024 cured after five business days from the date of notification by ED or not remedied at all.  The points related to the September 2024 deficiency will expire in 24 months after the violation.  Table </w:t>
      </w:r>
      <w:r w:rsidR="00EE7E42">
        <w:t>5</w:t>
      </w:r>
      <w:r w:rsidRPr="00C152C0">
        <w:t xml:space="preserve"> provides a summary of SJP’s total points accrued to date.</w:t>
      </w:r>
    </w:p>
    <w:tbl>
      <w:tblPr>
        <w:tblW w:w="9445" w:type="dxa"/>
        <w:tblLook w:val="04A0" w:firstRow="1" w:lastRow="0" w:firstColumn="1" w:lastColumn="0" w:noHBand="0" w:noVBand="1"/>
      </w:tblPr>
      <w:tblGrid>
        <w:gridCol w:w="2335"/>
        <w:gridCol w:w="2430"/>
        <w:gridCol w:w="4680"/>
      </w:tblGrid>
      <w:tr w:rsidR="00B57F56" w:rsidRPr="004D2D25" w14:paraId="049C2097" w14:textId="77777777" w:rsidTr="000D48B6">
        <w:trPr>
          <w:trHeight w:val="377"/>
        </w:trPr>
        <w:tc>
          <w:tcPr>
            <w:tcW w:w="944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14:paraId="05395C71" w14:textId="3DABEDDC" w:rsidR="00B57F56" w:rsidRPr="004D2D25" w:rsidRDefault="00B57F56" w:rsidP="00B57F56">
            <w:pPr>
              <w:spacing w:after="0" w:line="240" w:lineRule="auto"/>
              <w:jc w:val="center"/>
              <w:rPr>
                <w:rFonts w:eastAsia="Times New Roman" w:cs="Times New Roman"/>
                <w:b/>
                <w:bCs/>
                <w:color w:val="000000"/>
              </w:rPr>
            </w:pPr>
            <w:r w:rsidRPr="004D2D25">
              <w:rPr>
                <w:rFonts w:eastAsia="Times New Roman" w:cs="Times New Roman"/>
                <w:b/>
                <w:bCs/>
                <w:color w:val="000000"/>
              </w:rPr>
              <w:t xml:space="preserve">Table </w:t>
            </w:r>
            <w:r w:rsidR="00EE7E42">
              <w:rPr>
                <w:rFonts w:eastAsia="Times New Roman" w:cs="Times New Roman"/>
                <w:b/>
                <w:bCs/>
                <w:color w:val="000000"/>
              </w:rPr>
              <w:t>5</w:t>
            </w:r>
            <w:r w:rsidRPr="004D2D25">
              <w:rPr>
                <w:rFonts w:eastAsia="Times New Roman" w:cs="Times New Roman"/>
                <w:b/>
                <w:bCs/>
                <w:color w:val="000000"/>
              </w:rPr>
              <w:t xml:space="preserve"> Summary of </w:t>
            </w:r>
            <w:r w:rsidR="00524BAD">
              <w:rPr>
                <w:rFonts w:eastAsia="Times New Roman" w:cs="Times New Roman"/>
                <w:b/>
                <w:bCs/>
                <w:color w:val="000000"/>
              </w:rPr>
              <w:t>SJP</w:t>
            </w:r>
            <w:r w:rsidRPr="004D2D25">
              <w:rPr>
                <w:rFonts w:eastAsia="Times New Roman" w:cs="Times New Roman"/>
                <w:b/>
                <w:bCs/>
                <w:color w:val="000000"/>
              </w:rPr>
              <w:t>’s Total Points Accrued</w:t>
            </w:r>
          </w:p>
        </w:tc>
      </w:tr>
      <w:tr w:rsidR="00B57F56" w:rsidRPr="004D2D25" w14:paraId="6801ED97" w14:textId="77777777" w:rsidTr="000D48B6">
        <w:trPr>
          <w:trHeight w:val="70"/>
        </w:trPr>
        <w:tc>
          <w:tcPr>
            <w:tcW w:w="2335" w:type="dxa"/>
            <w:tcBorders>
              <w:top w:val="nil"/>
              <w:left w:val="single" w:sz="4" w:space="0" w:color="auto"/>
              <w:bottom w:val="single" w:sz="4" w:space="0" w:color="auto"/>
              <w:right w:val="single" w:sz="4" w:space="0" w:color="auto"/>
            </w:tcBorders>
            <w:shd w:val="clear" w:color="auto" w:fill="auto"/>
            <w:noWrap/>
            <w:vAlign w:val="bottom"/>
          </w:tcPr>
          <w:p w14:paraId="749AF1EB" w14:textId="77777777" w:rsidR="00B57F56" w:rsidRPr="004D2D25" w:rsidRDefault="00B57F56" w:rsidP="00B57F56">
            <w:pPr>
              <w:spacing w:after="0" w:line="240" w:lineRule="auto"/>
              <w:jc w:val="center"/>
              <w:rPr>
                <w:rFonts w:eastAsia="Times New Roman" w:cs="Times New Roman"/>
                <w:b/>
                <w:bCs/>
                <w:color w:val="000000"/>
              </w:rPr>
            </w:pPr>
            <w:r w:rsidRPr="004D2D25">
              <w:rPr>
                <w:rFonts w:eastAsia="Times New Roman" w:cs="Times New Roman"/>
                <w:b/>
                <w:bCs/>
                <w:color w:val="000000"/>
              </w:rPr>
              <w:t>Compliance Month</w:t>
            </w:r>
          </w:p>
        </w:tc>
        <w:tc>
          <w:tcPr>
            <w:tcW w:w="2430" w:type="dxa"/>
            <w:tcBorders>
              <w:top w:val="nil"/>
              <w:left w:val="nil"/>
              <w:bottom w:val="single" w:sz="4" w:space="0" w:color="auto"/>
              <w:right w:val="single" w:sz="4" w:space="0" w:color="auto"/>
            </w:tcBorders>
            <w:shd w:val="clear" w:color="auto" w:fill="auto"/>
            <w:noWrap/>
            <w:vAlign w:val="bottom"/>
          </w:tcPr>
          <w:p w14:paraId="773FACB6" w14:textId="77777777" w:rsidR="00B57F56" w:rsidRPr="004D2D25" w:rsidRDefault="00B57F56" w:rsidP="00B57F56">
            <w:pPr>
              <w:spacing w:after="0" w:line="240" w:lineRule="auto"/>
              <w:jc w:val="center"/>
              <w:rPr>
                <w:rFonts w:eastAsia="Times New Roman" w:cs="Times New Roman"/>
                <w:b/>
                <w:bCs/>
                <w:color w:val="000000"/>
              </w:rPr>
            </w:pPr>
            <w:r w:rsidRPr="004D2D25">
              <w:rPr>
                <w:rFonts w:eastAsia="Times New Roman" w:cs="Times New Roman"/>
                <w:b/>
                <w:bCs/>
                <w:color w:val="000000"/>
              </w:rPr>
              <w:t>Points Accrued</w:t>
            </w:r>
          </w:p>
        </w:tc>
        <w:tc>
          <w:tcPr>
            <w:tcW w:w="4680" w:type="dxa"/>
            <w:tcBorders>
              <w:top w:val="nil"/>
              <w:left w:val="nil"/>
              <w:bottom w:val="single" w:sz="4" w:space="0" w:color="auto"/>
              <w:right w:val="single" w:sz="4" w:space="0" w:color="auto"/>
            </w:tcBorders>
            <w:shd w:val="clear" w:color="auto" w:fill="auto"/>
            <w:noWrap/>
            <w:vAlign w:val="bottom"/>
          </w:tcPr>
          <w:p w14:paraId="60D1B462" w14:textId="77777777" w:rsidR="00B57F56" w:rsidRPr="004D2D25" w:rsidRDefault="00B57F56" w:rsidP="00B57F56">
            <w:pPr>
              <w:spacing w:after="0" w:line="240" w:lineRule="auto"/>
              <w:jc w:val="center"/>
              <w:rPr>
                <w:rFonts w:eastAsia="Times New Roman" w:cs="Times New Roman"/>
                <w:b/>
                <w:bCs/>
                <w:color w:val="000000"/>
              </w:rPr>
            </w:pPr>
            <w:r w:rsidRPr="004D2D25">
              <w:rPr>
                <w:rFonts w:eastAsia="Times New Roman" w:cs="Times New Roman"/>
                <w:b/>
                <w:bCs/>
                <w:color w:val="000000"/>
              </w:rPr>
              <w:t>Expiration (Compliance Month)</w:t>
            </w:r>
          </w:p>
        </w:tc>
      </w:tr>
      <w:tr w:rsidR="00B57F56" w:rsidRPr="004D2D25" w14:paraId="5C514DB0" w14:textId="77777777" w:rsidTr="000D48B6">
        <w:trPr>
          <w:trHeight w:val="70"/>
        </w:trPr>
        <w:tc>
          <w:tcPr>
            <w:tcW w:w="2335" w:type="dxa"/>
            <w:tcBorders>
              <w:top w:val="nil"/>
              <w:left w:val="single" w:sz="4" w:space="0" w:color="auto"/>
              <w:bottom w:val="single" w:sz="4" w:space="0" w:color="auto"/>
              <w:right w:val="single" w:sz="4" w:space="0" w:color="auto"/>
            </w:tcBorders>
            <w:shd w:val="clear" w:color="auto" w:fill="auto"/>
            <w:noWrap/>
            <w:vAlign w:val="bottom"/>
          </w:tcPr>
          <w:p w14:paraId="2D049977" w14:textId="77777777" w:rsidR="00B57F56" w:rsidRPr="004D2D25" w:rsidRDefault="00B57F56" w:rsidP="00B57F56">
            <w:pPr>
              <w:spacing w:after="0" w:line="240" w:lineRule="auto"/>
              <w:jc w:val="center"/>
              <w:rPr>
                <w:rFonts w:eastAsia="Times New Roman" w:cs="Times New Roman"/>
                <w:color w:val="000000"/>
              </w:rPr>
            </w:pPr>
            <w:r w:rsidRPr="004D2D25">
              <w:rPr>
                <w:rFonts w:eastAsia="Times New Roman" w:cs="Times New Roman"/>
                <w:color w:val="000000"/>
              </w:rPr>
              <w:t>September 2024</w:t>
            </w:r>
          </w:p>
        </w:tc>
        <w:tc>
          <w:tcPr>
            <w:tcW w:w="2430" w:type="dxa"/>
            <w:tcBorders>
              <w:top w:val="nil"/>
              <w:left w:val="nil"/>
              <w:bottom w:val="single" w:sz="4" w:space="0" w:color="auto"/>
              <w:right w:val="single" w:sz="4" w:space="0" w:color="auto"/>
            </w:tcBorders>
            <w:shd w:val="clear" w:color="auto" w:fill="auto"/>
            <w:noWrap/>
            <w:vAlign w:val="bottom"/>
          </w:tcPr>
          <w:p w14:paraId="24803B61" w14:textId="77777777" w:rsidR="00B57F56" w:rsidRPr="004D2D25" w:rsidRDefault="00B57F56" w:rsidP="00B57F56">
            <w:pPr>
              <w:spacing w:after="0" w:line="240" w:lineRule="auto"/>
              <w:jc w:val="center"/>
              <w:rPr>
                <w:rFonts w:eastAsia="Times New Roman" w:cs="Times New Roman"/>
                <w:color w:val="000000"/>
              </w:rPr>
            </w:pPr>
            <w:r w:rsidRPr="004D2D25">
              <w:rPr>
                <w:rFonts w:eastAsia="Times New Roman" w:cs="Times New Roman"/>
                <w:color w:val="000000"/>
              </w:rPr>
              <w:t>2</w:t>
            </w:r>
          </w:p>
        </w:tc>
        <w:tc>
          <w:tcPr>
            <w:tcW w:w="4680" w:type="dxa"/>
            <w:tcBorders>
              <w:top w:val="nil"/>
              <w:left w:val="nil"/>
              <w:bottom w:val="single" w:sz="4" w:space="0" w:color="auto"/>
              <w:right w:val="single" w:sz="4" w:space="0" w:color="auto"/>
            </w:tcBorders>
            <w:shd w:val="clear" w:color="auto" w:fill="auto"/>
            <w:noWrap/>
            <w:vAlign w:val="bottom"/>
          </w:tcPr>
          <w:p w14:paraId="6672C736" w14:textId="77777777" w:rsidR="00B57F56" w:rsidRPr="004D2D25" w:rsidRDefault="00B57F56" w:rsidP="00B57F56">
            <w:pPr>
              <w:spacing w:after="0" w:line="240" w:lineRule="auto"/>
              <w:jc w:val="center"/>
              <w:rPr>
                <w:rFonts w:eastAsia="Times New Roman" w:cs="Times New Roman"/>
                <w:color w:val="000000"/>
              </w:rPr>
            </w:pPr>
            <w:r w:rsidRPr="004D2D25">
              <w:rPr>
                <w:rFonts w:eastAsia="Times New Roman" w:cs="Times New Roman"/>
                <w:color w:val="000000"/>
              </w:rPr>
              <w:t>September 2026</w:t>
            </w:r>
          </w:p>
        </w:tc>
      </w:tr>
    </w:tbl>
    <w:p w14:paraId="56A625F0" w14:textId="77777777" w:rsidR="00310332" w:rsidRPr="004D2D25" w:rsidRDefault="00310332" w:rsidP="00310332">
      <w:pPr>
        <w:pStyle w:val="ListParagraph"/>
        <w:spacing w:line="360" w:lineRule="auto"/>
        <w:ind w:left="1080"/>
        <w:contextualSpacing w:val="0"/>
        <w:rPr>
          <w:rStyle w:val="Heading2Char"/>
          <w:rFonts w:ascii="Garamond" w:hAnsi="Garamond"/>
          <w:b/>
          <w:bCs/>
          <w:i w:val="0"/>
          <w:iCs w:val="0"/>
        </w:rPr>
      </w:pPr>
    </w:p>
    <w:p w14:paraId="361E486F" w14:textId="74D206A7" w:rsidR="00B57F56" w:rsidRPr="004D2D25" w:rsidRDefault="00B57F56" w:rsidP="009F1BB3">
      <w:pPr>
        <w:pStyle w:val="ListParagraph"/>
        <w:keepNext/>
        <w:keepLines/>
        <w:numPr>
          <w:ilvl w:val="0"/>
          <w:numId w:val="5"/>
        </w:numPr>
        <w:spacing w:before="120" w:line="360" w:lineRule="auto"/>
        <w:contextualSpacing w:val="0"/>
        <w:rPr>
          <w:rStyle w:val="Heading2Char"/>
          <w:rFonts w:ascii="Garamond" w:hAnsi="Garamond"/>
          <w:b/>
          <w:bCs/>
          <w:i w:val="0"/>
          <w:iCs w:val="0"/>
        </w:rPr>
      </w:pPr>
      <w:r w:rsidRPr="004D2D25">
        <w:rPr>
          <w:rStyle w:val="Heading2Char"/>
          <w:rFonts w:ascii="Garamond" w:hAnsi="Garamond"/>
          <w:b/>
          <w:bCs/>
          <w:i w:val="0"/>
          <w:iCs w:val="0"/>
        </w:rPr>
        <w:lastRenderedPageBreak/>
        <w:t xml:space="preserve">Scheduled Penalty for </w:t>
      </w:r>
      <w:r w:rsidR="00C152C0">
        <w:rPr>
          <w:rStyle w:val="Heading2Char"/>
          <w:rFonts w:ascii="Garamond" w:hAnsi="Garamond"/>
          <w:b/>
          <w:bCs/>
          <w:i w:val="0"/>
          <w:iCs w:val="0"/>
        </w:rPr>
        <w:t>San Jacinto Power</w:t>
      </w:r>
      <w:r w:rsidR="00D57912">
        <w:rPr>
          <w:rStyle w:val="Heading2Char"/>
          <w:rFonts w:ascii="Garamond" w:hAnsi="Garamond"/>
          <w:b/>
          <w:bCs/>
          <w:i w:val="0"/>
          <w:iCs w:val="0"/>
        </w:rPr>
        <w:t>’s</w:t>
      </w:r>
      <w:r w:rsidRPr="004D2D25">
        <w:rPr>
          <w:rStyle w:val="Heading2Char"/>
          <w:rFonts w:ascii="Garamond" w:hAnsi="Garamond"/>
          <w:b/>
          <w:bCs/>
          <w:i w:val="0"/>
          <w:iCs w:val="0"/>
        </w:rPr>
        <w:t xml:space="preserve"> Deficiency</w:t>
      </w:r>
    </w:p>
    <w:p w14:paraId="4CC0AB3F" w14:textId="7A4906FC" w:rsidR="00AF365C" w:rsidRDefault="00C152C0" w:rsidP="009F1BB3">
      <w:pPr>
        <w:keepNext/>
        <w:keepLines/>
        <w:spacing w:after="0" w:line="360" w:lineRule="auto"/>
        <w:ind w:firstLine="720"/>
      </w:pPr>
      <w:r w:rsidRPr="00C152C0">
        <w:t xml:space="preserve">Resolution E-4195, as modified by D.10-06-036, D.11-06-022, D.14-06-050, D.19-06-026, D.20-06-031, D.21-06-029, D.22-06-050, D.23-06-029, and D.24-06-004 prescribe an $8.88/kW-month in summer months (May through October) and $4.44/kW-month in non-summer months for a System RA remedied after five business days from the date of notification by ED or not remedied </w:t>
      </w:r>
      <w:r w:rsidRPr="002E77AB">
        <w:t>at all.</w:t>
      </w:r>
      <w:r w:rsidRPr="002E77AB">
        <w:rPr>
          <w:vertAlign w:val="superscript"/>
        </w:rPr>
        <w:footnoteReference w:id="8"/>
      </w:r>
      <w:r w:rsidRPr="002E77AB">
        <w:t xml:space="preserve">  Accordingly, SJP is being cited </w:t>
      </w:r>
      <w:bookmarkStart w:id="2" w:name="_Hlk181698555"/>
      <w:r w:rsidRPr="002E77AB">
        <w:t xml:space="preserve">$60,384.00 </w:t>
      </w:r>
      <w:bookmarkEnd w:id="2"/>
      <w:r w:rsidRPr="002E77AB">
        <w:t>(6.80 MW x ($8.88/kW-month) x 1,000kW/MW) for its 6.80 MW (22.54 MW minus 15.74 MW) of incremental System RA deficiency for September 2024.  The total penalty for SJP’s September 2024 System RA deficiency is $60,384.00.</w:t>
      </w:r>
      <w:r w:rsidR="00EE6D4B" w:rsidRPr="002E77AB">
        <w:t xml:space="preserve">  The total penalty for SJP’s September 2024 System and Flexible RA deficiencies is $60,384.00.</w:t>
      </w:r>
    </w:p>
    <w:p w14:paraId="639B3C16" w14:textId="77777777" w:rsidR="00B57F56" w:rsidRPr="005F3208" w:rsidRDefault="00D27AFF" w:rsidP="00B57F56">
      <w:pPr>
        <w:spacing w:after="0" w:line="360" w:lineRule="auto"/>
        <w:rPr>
          <w:rFonts w:eastAsia="Times New Roman" w:cs="Times New Roman"/>
          <w:sz w:val="24"/>
          <w:szCs w:val="24"/>
        </w:rPr>
      </w:pPr>
      <w:r>
        <w:rPr>
          <w:rFonts w:eastAsia="Times New Roman" w:cs="Times New Roman"/>
          <w:sz w:val="24"/>
          <w:szCs w:val="24"/>
        </w:rPr>
        <w:pict w14:anchorId="2BFA5B81">
          <v:rect id="_x0000_i1025" style="width:0;height:1.5pt" o:hralign="center" o:hrstd="t" o:hr="t" fillcolor="#a0a0a0" stroked="f"/>
        </w:pict>
      </w:r>
    </w:p>
    <w:p w14:paraId="0940D629" w14:textId="77777777" w:rsidR="004F0830" w:rsidRDefault="004F0830" w:rsidP="00B57F56">
      <w:pPr>
        <w:spacing w:after="0" w:line="360" w:lineRule="auto"/>
        <w:ind w:firstLine="720"/>
        <w:rPr>
          <w:rFonts w:eastAsia="Times New Roman" w:cs="Times New Roman"/>
        </w:rPr>
      </w:pPr>
    </w:p>
    <w:p w14:paraId="36E792F5" w14:textId="77777777" w:rsidR="00C152C0" w:rsidRPr="00C152C0" w:rsidRDefault="00C152C0" w:rsidP="00C152C0">
      <w:pPr>
        <w:spacing w:after="0" w:line="360" w:lineRule="auto"/>
        <w:rPr>
          <w:rFonts w:eastAsia="Times New Roman" w:cs="Times New Roman"/>
        </w:rPr>
      </w:pPr>
      <w:r w:rsidRPr="00C152C0">
        <w:rPr>
          <w:rFonts w:eastAsia="Times New Roman" w:cs="Times New Roman"/>
        </w:rPr>
        <w:t xml:space="preserve">You are hereby called upon to answer this citation within </w:t>
      </w:r>
      <w:r w:rsidRPr="00C152C0">
        <w:rPr>
          <w:rFonts w:eastAsia="Times New Roman" w:cs="Times New Roman"/>
          <w:b/>
        </w:rPr>
        <w:t>30</w:t>
      </w:r>
      <w:r w:rsidRPr="00C152C0">
        <w:rPr>
          <w:rFonts w:eastAsia="Times New Roman" w:cs="Times New Roman"/>
        </w:rPr>
        <w:t xml:space="preserve"> days from the date of the citation by completing the attached form.  By way of such answer you may either:</w:t>
      </w:r>
    </w:p>
    <w:p w14:paraId="6CFD9200" w14:textId="77777777" w:rsidR="00C152C0" w:rsidRPr="00C152C0" w:rsidRDefault="00C152C0" w:rsidP="00C152C0">
      <w:pPr>
        <w:spacing w:after="0" w:line="360" w:lineRule="auto"/>
        <w:rPr>
          <w:rFonts w:eastAsia="Times New Roman" w:cs="Times New Roman"/>
        </w:rPr>
      </w:pPr>
      <w:r w:rsidRPr="00C152C0">
        <w:rPr>
          <w:rFonts w:eastAsia="Times New Roman" w:cs="Times New Roman"/>
        </w:rPr>
        <w:tab/>
        <w:t xml:space="preserve">(1)  Comply with this Citation and pay the fine, by check or money order, payable to the California Public Utilities Commission, in the amount of $60,384.00 pursuant to the Specified Violations and Scheduled Penalties (Resolution E-4195, subsequently modified by D.10-06-036, D.11-06-022, D.14-06-050, D.19-06-026, D.20-06-031, D.21-06-029, D.22-06-050, D.23-06-029, and D.24-06-004).  This will be deemed a waiver of your rights to a hearing and to a formal disposition by the Commission. </w:t>
      </w:r>
    </w:p>
    <w:p w14:paraId="56D6F166" w14:textId="77777777" w:rsidR="00C152C0" w:rsidRPr="00C152C0" w:rsidRDefault="00C152C0" w:rsidP="00C152C0">
      <w:pPr>
        <w:spacing w:after="0" w:line="360" w:lineRule="auto"/>
        <w:rPr>
          <w:rFonts w:eastAsia="Times New Roman" w:cs="Times New Roman"/>
        </w:rPr>
      </w:pPr>
      <w:r w:rsidRPr="00C152C0">
        <w:rPr>
          <w:rFonts w:eastAsia="Times New Roman" w:cs="Times New Roman"/>
        </w:rPr>
        <w:t>OR</w:t>
      </w:r>
    </w:p>
    <w:p w14:paraId="0EF7C95F" w14:textId="77777777" w:rsidR="00C152C0" w:rsidRPr="00C152C0" w:rsidRDefault="00C152C0" w:rsidP="004616E6">
      <w:pPr>
        <w:spacing w:after="0" w:line="360" w:lineRule="auto"/>
        <w:ind w:firstLine="720"/>
        <w:rPr>
          <w:rFonts w:eastAsia="Times New Roman" w:cs="Times New Roman"/>
        </w:rPr>
      </w:pPr>
      <w:r w:rsidRPr="00C152C0">
        <w:rPr>
          <w:rFonts w:eastAsia="Times New Roman" w:cs="Times New Roman"/>
        </w:rPr>
        <w:t>(2)  Appeal this citation.  In such event, you must file a Notice of Appeal with the Commission’s Docket Office within 30 days of the date of this citation, in addition to the appeals procedures outlined below.</w:t>
      </w:r>
      <w:r w:rsidRPr="00C152C0">
        <w:rPr>
          <w:rFonts w:eastAsia="Times New Roman" w:cs="Times New Roman"/>
          <w:b/>
        </w:rPr>
        <w:t xml:space="preserve">  </w:t>
      </w:r>
    </w:p>
    <w:p w14:paraId="52F509E4" w14:textId="77777777" w:rsidR="00C152C0" w:rsidRDefault="00C152C0" w:rsidP="00C152C0">
      <w:pPr>
        <w:spacing w:after="0" w:line="360" w:lineRule="auto"/>
        <w:rPr>
          <w:rFonts w:eastAsia="Times New Roman" w:cs="Times New Roman"/>
          <w:b/>
        </w:rPr>
      </w:pPr>
      <w:r w:rsidRPr="00C152C0">
        <w:rPr>
          <w:rFonts w:eastAsia="Times New Roman" w:cs="Times New Roman"/>
        </w:rPr>
        <w:tab/>
        <w:t>The Notice of Appeal must</w:t>
      </w:r>
      <w:r w:rsidRPr="00C152C0">
        <w:rPr>
          <w:rFonts w:eastAsia="Times New Roman" w:cs="Times New Roman"/>
          <w:b/>
        </w:rPr>
        <w:t xml:space="preserve"> </w:t>
      </w:r>
      <w:r w:rsidRPr="00C152C0">
        <w:rPr>
          <w:rFonts w:eastAsia="Times New Roman" w:cs="Times New Roman"/>
        </w:rPr>
        <w:t>be concurrently served on the delegate of Consumer Protection and Enforcement Division’s (CPED) Director at the following address:</w:t>
      </w:r>
      <w:r w:rsidRPr="00C152C0">
        <w:rPr>
          <w:rFonts w:eastAsia="Times New Roman" w:cs="Times New Roman"/>
          <w:b/>
        </w:rPr>
        <w:t xml:space="preserve">  </w:t>
      </w:r>
    </w:p>
    <w:p w14:paraId="599878B8" w14:textId="77777777" w:rsidR="004616E6" w:rsidRPr="00C152C0" w:rsidRDefault="004616E6" w:rsidP="00C152C0">
      <w:pPr>
        <w:spacing w:after="0" w:line="360" w:lineRule="auto"/>
        <w:rPr>
          <w:rFonts w:eastAsia="Times New Roman" w:cs="Times New Roman"/>
          <w:b/>
        </w:rPr>
      </w:pPr>
    </w:p>
    <w:p w14:paraId="1D895B81" w14:textId="77777777" w:rsidR="00C152C0" w:rsidRPr="00C152C0" w:rsidRDefault="00C152C0" w:rsidP="004616E6">
      <w:pPr>
        <w:spacing w:after="0" w:line="360" w:lineRule="auto"/>
        <w:jc w:val="center"/>
        <w:rPr>
          <w:rFonts w:eastAsia="Times New Roman" w:cs="Times New Roman"/>
        </w:rPr>
      </w:pPr>
      <w:r w:rsidRPr="00C152C0">
        <w:rPr>
          <w:rFonts w:eastAsia="Times New Roman" w:cs="Times New Roman"/>
        </w:rPr>
        <w:t>CALIFORNIA PUBLIC UTILITIES COMMISSION</w:t>
      </w:r>
    </w:p>
    <w:p w14:paraId="39881804" w14:textId="77777777" w:rsidR="00C152C0" w:rsidRPr="00C152C0" w:rsidRDefault="00C152C0" w:rsidP="004616E6">
      <w:pPr>
        <w:spacing w:after="0" w:line="360" w:lineRule="auto"/>
        <w:jc w:val="center"/>
        <w:rPr>
          <w:rFonts w:eastAsia="Times New Roman" w:cs="Times New Roman"/>
        </w:rPr>
      </w:pPr>
      <w:r w:rsidRPr="00C152C0">
        <w:rPr>
          <w:rFonts w:eastAsia="Times New Roman" w:cs="Times New Roman"/>
        </w:rPr>
        <w:t>Consumer Protection and Enforcement Division</w:t>
      </w:r>
    </w:p>
    <w:p w14:paraId="350E151D" w14:textId="77777777" w:rsidR="00C152C0" w:rsidRPr="00C152C0" w:rsidRDefault="00C152C0" w:rsidP="004616E6">
      <w:pPr>
        <w:spacing w:after="0" w:line="360" w:lineRule="auto"/>
        <w:jc w:val="center"/>
        <w:rPr>
          <w:rFonts w:eastAsia="Times New Roman" w:cs="Times New Roman"/>
        </w:rPr>
      </w:pPr>
      <w:r w:rsidRPr="00C152C0">
        <w:rPr>
          <w:rFonts w:eastAsia="Times New Roman" w:cs="Times New Roman"/>
        </w:rPr>
        <w:t>ATTN:  Jeanette Lo, Utilities Enforcement Branch Chief</w:t>
      </w:r>
    </w:p>
    <w:p w14:paraId="784CD432" w14:textId="77777777" w:rsidR="00C152C0" w:rsidRPr="00C152C0" w:rsidRDefault="00C152C0" w:rsidP="004616E6">
      <w:pPr>
        <w:spacing w:after="0" w:line="360" w:lineRule="auto"/>
        <w:jc w:val="center"/>
        <w:rPr>
          <w:rFonts w:eastAsia="Times New Roman" w:cs="Times New Roman"/>
        </w:rPr>
      </w:pPr>
      <w:r w:rsidRPr="00C152C0">
        <w:rPr>
          <w:rFonts w:eastAsia="Times New Roman" w:cs="Times New Roman"/>
        </w:rPr>
        <w:t>505 Van Ness Avenue, Room 2004</w:t>
      </w:r>
    </w:p>
    <w:p w14:paraId="36757A20" w14:textId="77777777" w:rsidR="00C152C0" w:rsidRPr="00C152C0" w:rsidRDefault="00C152C0" w:rsidP="004616E6">
      <w:pPr>
        <w:spacing w:after="0" w:line="360" w:lineRule="auto"/>
        <w:jc w:val="center"/>
        <w:rPr>
          <w:rFonts w:eastAsia="Times New Roman" w:cs="Times New Roman"/>
        </w:rPr>
      </w:pPr>
      <w:r w:rsidRPr="00C152C0">
        <w:rPr>
          <w:rFonts w:eastAsia="Times New Roman" w:cs="Times New Roman"/>
        </w:rPr>
        <w:t>San Francisco, CA 94102</w:t>
      </w:r>
    </w:p>
    <w:p w14:paraId="53DAF01F" w14:textId="77777777" w:rsidR="00C152C0" w:rsidRPr="00C152C0" w:rsidRDefault="00C152C0" w:rsidP="00C152C0">
      <w:pPr>
        <w:spacing w:after="0" w:line="360" w:lineRule="auto"/>
        <w:rPr>
          <w:rFonts w:eastAsia="Times New Roman" w:cs="Times New Roman"/>
          <w:b/>
        </w:rPr>
      </w:pPr>
      <w:r w:rsidRPr="00C152C0">
        <w:rPr>
          <w:rFonts w:eastAsia="Times New Roman" w:cs="Times New Roman"/>
        </w:rPr>
        <w:lastRenderedPageBreak/>
        <w:t xml:space="preserve">The Notice of Appeal must also be served on the Chief Administrative Law Judge (with an electronic copy to:  </w:t>
      </w:r>
      <w:hyperlink r:id="rId11" w:history="1">
        <w:r w:rsidRPr="00C152C0">
          <w:rPr>
            <w:rStyle w:val="Hyperlink"/>
            <w:rFonts w:eastAsia="Times New Roman" w:cs="Times New Roman"/>
          </w:rPr>
          <w:t>ALJ_Div_Appeals_Coordinator@cpuc.ca.gov</w:t>
        </w:r>
      </w:hyperlink>
      <w:r w:rsidRPr="00C152C0">
        <w:rPr>
          <w:rFonts w:eastAsia="Times New Roman" w:cs="Times New Roman"/>
        </w:rPr>
        <w:t>).  No later than 14 calendar days after the Notice of Appeal is filed, Staff issuing the citation will file a Compliance Filing with the Commission’s Docket Office which includes a complete copy of the citation and all attachments.  Appeals will be heard in the Commission’s San Francisco courtrooms on regularly scheduled days.  You may order a transcript of the hearing and must pay the cost of the transcript in accordance with the Commission’s specified procedures.  An attorney or other representative may represent you at the hearing, but any such representation will be at your expense.</w:t>
      </w:r>
    </w:p>
    <w:p w14:paraId="52A7550D" w14:textId="77777777" w:rsidR="00C152C0" w:rsidRPr="00C152C0" w:rsidRDefault="00C152C0" w:rsidP="00C152C0">
      <w:pPr>
        <w:spacing w:after="0" w:line="360" w:lineRule="auto"/>
        <w:rPr>
          <w:rFonts w:eastAsia="Times New Roman" w:cs="Times New Roman"/>
        </w:rPr>
      </w:pPr>
    </w:p>
    <w:p w14:paraId="6BF2CF10" w14:textId="29DBADFF" w:rsidR="00B57F56" w:rsidRPr="004D2D25" w:rsidRDefault="00C152C0" w:rsidP="0093778E">
      <w:pPr>
        <w:spacing w:after="0" w:line="360" w:lineRule="auto"/>
        <w:rPr>
          <w:rFonts w:eastAsia="Times New Roman" w:cs="Times New Roman"/>
        </w:rPr>
      </w:pPr>
      <w:r w:rsidRPr="00C152C0">
        <w:rPr>
          <w:rFonts w:eastAsia="Times New Roman" w:cs="Times New Roman"/>
        </w:rPr>
        <w:t>If you fail to notify CPED of acceptance of the Scheduled Penalty and pay the full amount within 30 days or file a Notice of Appeal within 30 days, you will be in default.  Upon default, CPED may take any action provided by law to recover unpaid penalties and ensure compliance with applicable statutes and Commission orders, decisions, rules, directions, demands, or requirements.  Any unpaid balance of a Scheduled Penalty shall accrue interest at the legal rate of interest for judgments.</w:t>
      </w:r>
    </w:p>
    <w:p w14:paraId="5CFE889B"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2BCB7C73" w14:textId="77777777" w:rsidR="00B57F56" w:rsidRPr="004D2D25" w:rsidRDefault="00B57F56" w:rsidP="00B57F56">
      <w:pPr>
        <w:spacing w:after="0" w:line="240" w:lineRule="auto"/>
        <w:rPr>
          <w:rFonts w:eastAsia="Times New Roman" w:cs="Times New Roman"/>
          <w:b/>
        </w:rPr>
      </w:pPr>
      <w:r w:rsidRPr="004D2D25">
        <w:rPr>
          <w:rFonts w:eastAsia="Times New Roman" w:cs="Times New Roman"/>
          <w:b/>
          <w:noProof/>
        </w:rPr>
        <w:drawing>
          <wp:inline distT="0" distB="0" distL="0" distR="0" wp14:anchorId="3E953097" wp14:editId="7C75EAB1">
            <wp:extent cx="1924050" cy="685800"/>
            <wp:effectExtent l="0" t="0" r="0" b="0"/>
            <wp:docPr id="1" name="Picture 1" descr="A picture containing text, hang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hang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4050" cy="685800"/>
                    </a:xfrm>
                    <a:prstGeom prst="rect">
                      <a:avLst/>
                    </a:prstGeom>
                    <a:noFill/>
                    <a:ln>
                      <a:noFill/>
                    </a:ln>
                  </pic:spPr>
                </pic:pic>
              </a:graphicData>
            </a:graphic>
          </wp:inline>
        </w:drawing>
      </w:r>
    </w:p>
    <w:p w14:paraId="38720EF6" w14:textId="77777777" w:rsidR="00B57F56" w:rsidRPr="004D2D25" w:rsidRDefault="00B57F56" w:rsidP="00B57F56">
      <w:pPr>
        <w:spacing w:after="0" w:line="240" w:lineRule="auto"/>
        <w:rPr>
          <w:rFonts w:eastAsia="Times New Roman" w:cs="Times New Roman"/>
          <w:b/>
        </w:rPr>
      </w:pPr>
      <w:r w:rsidRPr="004D2D25">
        <w:rPr>
          <w:rFonts w:eastAsia="Times New Roman" w:cs="Times New Roman"/>
          <w:b/>
          <w:i/>
        </w:rPr>
        <w:t>______________</w:t>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t>_________</w:t>
      </w:r>
    </w:p>
    <w:p w14:paraId="0AB4BC47"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52A79927" w14:textId="77777777" w:rsidR="00B57F56" w:rsidRPr="004D2D25" w:rsidRDefault="00B57F56" w:rsidP="00B57F56">
      <w:pPr>
        <w:spacing w:after="0" w:line="240" w:lineRule="auto"/>
        <w:rPr>
          <w:rFonts w:eastAsia="Times New Roman" w:cs="Times New Roman"/>
          <w:color w:val="000000"/>
        </w:rPr>
      </w:pPr>
      <w:r w:rsidRPr="004D2D25">
        <w:rPr>
          <w:rFonts w:eastAsia="Times New Roman" w:cs="Times New Roman"/>
          <w:color w:val="000000"/>
        </w:rPr>
        <w:t>Jeanette Lo</w:t>
      </w:r>
    </w:p>
    <w:p w14:paraId="02AB5134" w14:textId="77777777" w:rsidR="00B57F56" w:rsidRPr="004D2D25" w:rsidRDefault="00B57F56" w:rsidP="00B57F56">
      <w:pPr>
        <w:spacing w:after="0" w:line="240" w:lineRule="auto"/>
        <w:rPr>
          <w:rFonts w:eastAsia="Times New Roman" w:cs="Times New Roman"/>
          <w:color w:val="000000"/>
        </w:rPr>
      </w:pPr>
      <w:r w:rsidRPr="004D2D25">
        <w:rPr>
          <w:rFonts w:eastAsia="Times New Roman" w:cs="Times New Roman"/>
          <w:color w:val="000000"/>
        </w:rPr>
        <w:t>Utilities Enforcement Branch Chief</w:t>
      </w:r>
    </w:p>
    <w:p w14:paraId="0156D7D0" w14:textId="77777777" w:rsidR="00B57F56" w:rsidRPr="005F3208" w:rsidRDefault="00B57F56" w:rsidP="00B57F56">
      <w:pPr>
        <w:tabs>
          <w:tab w:val="left" w:pos="6120"/>
          <w:tab w:val="right" w:pos="11070"/>
        </w:tabs>
        <w:spacing w:after="0" w:line="240" w:lineRule="auto"/>
        <w:rPr>
          <w:rFonts w:eastAsia="Times New Roman" w:cs="Times New Roman"/>
          <w:sz w:val="24"/>
          <w:szCs w:val="24"/>
        </w:rPr>
        <w:sectPr w:rsidR="00B57F56" w:rsidRPr="005F3208" w:rsidSect="00B57F56">
          <w:headerReference w:type="default" r:id="rId13"/>
          <w:footerReference w:type="default" r:id="rId14"/>
          <w:headerReference w:type="first" r:id="rId15"/>
          <w:footerReference w:type="first" r:id="rId16"/>
          <w:pgSz w:w="12240" w:h="15840" w:code="1"/>
          <w:pgMar w:top="1440" w:right="1800" w:bottom="1440" w:left="1800" w:header="720" w:footer="720" w:gutter="0"/>
          <w:cols w:space="720"/>
          <w:titlePg/>
          <w:docGrid w:linePitch="360"/>
        </w:sectPr>
      </w:pPr>
      <w:r w:rsidRPr="004D2D25">
        <w:rPr>
          <w:rFonts w:eastAsia="Times New Roman" w:cs="Times New Roman"/>
          <w:color w:val="000000"/>
        </w:rPr>
        <w:t>Consumer Protection and Enforcement Divisio</w:t>
      </w:r>
      <w:r w:rsidRPr="004D2D25">
        <w:rPr>
          <w:rFonts w:eastAsia="Times New Roman" w:cs="Times New Roman"/>
        </w:rPr>
        <w:t>n</w:t>
      </w:r>
    </w:p>
    <w:p w14:paraId="7BA20893" w14:textId="30BA654C" w:rsidR="00CB390E" w:rsidRPr="00394224" w:rsidRDefault="00CB390E" w:rsidP="00CB390E">
      <w:pPr>
        <w:spacing w:after="0" w:line="360" w:lineRule="auto"/>
        <w:ind w:left="540" w:hanging="540"/>
        <w:rPr>
          <w:rFonts w:eastAsia="Times New Roman"/>
        </w:rPr>
      </w:pPr>
      <w:r w:rsidRPr="00394224">
        <w:rPr>
          <w:rFonts w:eastAsia="Times New Roman"/>
        </w:rPr>
        <w:lastRenderedPageBreak/>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t xml:space="preserve">I hereby state that I will comply with Citation No. </w:t>
      </w:r>
      <w:r w:rsidRPr="00394224">
        <w:rPr>
          <w:bCs/>
        </w:rPr>
        <w:t>E-4195-</w:t>
      </w:r>
      <w:r w:rsidR="00AF1F3E" w:rsidRPr="00394224">
        <w:rPr>
          <w:bCs/>
        </w:rPr>
        <w:t>0</w:t>
      </w:r>
      <w:r w:rsidR="00791212">
        <w:rPr>
          <w:bCs/>
        </w:rPr>
        <w:t>188</w:t>
      </w:r>
      <w:r w:rsidRPr="00394224">
        <w:rPr>
          <w:rFonts w:eastAsia="Times New Roman"/>
        </w:rPr>
        <w:t xml:space="preserve">, dated November </w:t>
      </w:r>
      <w:r w:rsidR="00791212">
        <w:rPr>
          <w:rFonts w:eastAsia="Times New Roman"/>
        </w:rPr>
        <w:t>18</w:t>
      </w:r>
      <w:r w:rsidRPr="00394224">
        <w:rPr>
          <w:rFonts w:eastAsia="Times New Roman"/>
        </w:rPr>
        <w:t>, 2024 and herewith pay a fine in the amount of $</w:t>
      </w:r>
      <w:r w:rsidR="00C152C0">
        <w:rPr>
          <w:rFonts w:ascii="Times New Roman" w:eastAsia="Times New Roman" w:hAnsi="Times New Roman"/>
        </w:rPr>
        <w:t>60,384.00</w:t>
      </w:r>
      <w:r w:rsidRPr="00394224">
        <w:rPr>
          <w:rFonts w:eastAsia="Times New Roman"/>
        </w:rPr>
        <w:t>.</w:t>
      </w:r>
    </w:p>
    <w:p w14:paraId="122FE137"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Please make check payable to the California Public Utilities Commission and send, along with a copy of this form, to:</w:t>
      </w:r>
    </w:p>
    <w:p w14:paraId="51DFBE57"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CALIFORNIA PUBLIC UTILITIES COMMISSION</w:t>
      </w:r>
    </w:p>
    <w:p w14:paraId="0F95F4C3"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Fiscal Office</w:t>
      </w:r>
    </w:p>
    <w:p w14:paraId="06DB9890"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505 Van Ness Ave., Room 1380</w:t>
      </w:r>
    </w:p>
    <w:p w14:paraId="317876DF"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San Francisco, CA 94102</w:t>
      </w:r>
    </w:p>
    <w:p w14:paraId="75752971" w14:textId="77777777" w:rsidR="00CB390E" w:rsidRPr="00394224" w:rsidRDefault="00CB390E" w:rsidP="00CB390E">
      <w:pPr>
        <w:spacing w:after="0" w:line="360" w:lineRule="auto"/>
        <w:jc w:val="center"/>
        <w:rPr>
          <w:rFonts w:eastAsia="Times New Roman"/>
          <w:b/>
        </w:rPr>
      </w:pPr>
    </w:p>
    <w:p w14:paraId="2AC3CB7D" w14:textId="77777777" w:rsidR="00CB390E" w:rsidRPr="00394224" w:rsidRDefault="00CB390E" w:rsidP="00CB390E">
      <w:pPr>
        <w:numPr>
          <w:ilvl w:val="1"/>
          <w:numId w:val="7"/>
        </w:numPr>
        <w:spacing w:after="0" w:line="360" w:lineRule="auto"/>
        <w:rPr>
          <w:rFonts w:eastAsia="Times New Roman"/>
        </w:rPr>
      </w:pPr>
      <w:bookmarkStart w:id="3" w:name="_Hlk79585453"/>
      <w:r w:rsidRPr="00394224">
        <w:rPr>
          <w:rFonts w:eastAsia="Times New Roman"/>
        </w:rPr>
        <w:t>Please PDF a copy of this form to Shontā Bryant at [Shonta.Bryant@cpuc.ca.gov].</w:t>
      </w:r>
    </w:p>
    <w:p w14:paraId="34624291"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You may direct all questions regarding this citation to Shontā Bryant at [415-703-2092] or [Shonta.Bryant@cpuc.ca.gov].</w:t>
      </w:r>
    </w:p>
    <w:bookmarkEnd w:id="3"/>
    <w:p w14:paraId="38A08B72" w14:textId="77777777" w:rsidR="00CB390E" w:rsidRPr="00394224" w:rsidRDefault="00CB390E" w:rsidP="00CB390E">
      <w:pPr>
        <w:spacing w:after="0" w:line="360" w:lineRule="auto"/>
        <w:ind w:left="1440"/>
        <w:rPr>
          <w:rFonts w:eastAsia="Times New Roman"/>
        </w:rPr>
      </w:pPr>
    </w:p>
    <w:p w14:paraId="021254EE" w14:textId="77777777" w:rsidR="00CB390E" w:rsidRPr="00394224" w:rsidRDefault="00CB390E" w:rsidP="00CB390E">
      <w:pPr>
        <w:spacing w:after="0" w:line="360" w:lineRule="auto"/>
        <w:ind w:left="540"/>
        <w:rPr>
          <w:rFonts w:eastAsia="Times New Roman"/>
        </w:rPr>
      </w:pPr>
      <w:r w:rsidRPr="00394224">
        <w:rPr>
          <w:rFonts w:eastAsia="Times New Roman"/>
        </w:rPr>
        <w:t xml:space="preserve">I hereby acknowledge that if I do not appeal the citation, and do not pay the full amount within 30 days, any unpaid balance shall accrue interest at the legal rate of interest for judgments, and Commission Staff and the Commission may take action provided by law to recover unpaid penalties and ensure compliance with applicable statutes and Commission orders, decisions, rules, directions, demands or requirements. </w:t>
      </w:r>
    </w:p>
    <w:p w14:paraId="1450F100" w14:textId="77777777" w:rsidR="00CB390E" w:rsidRPr="00394224" w:rsidRDefault="00CB390E" w:rsidP="00CB390E">
      <w:pPr>
        <w:spacing w:after="0" w:line="360" w:lineRule="auto"/>
        <w:ind w:left="540" w:hanging="540"/>
        <w:rPr>
          <w:rFonts w:eastAsia="Times New Roman"/>
        </w:rPr>
      </w:pPr>
    </w:p>
    <w:p w14:paraId="003A4BDF" w14:textId="4338623B" w:rsidR="00CB390E" w:rsidRPr="00394224" w:rsidRDefault="00CB390E" w:rsidP="00CB390E">
      <w:pPr>
        <w:spacing w:after="0" w:line="360" w:lineRule="auto"/>
        <w:ind w:left="540" w:hanging="540"/>
        <w:rPr>
          <w:rFonts w:eastAsia="Times New Roman"/>
        </w:rPr>
      </w:pPr>
      <w:r w:rsidRPr="00394224">
        <w:rPr>
          <w:rFonts w:eastAsia="Times New Roman"/>
        </w:rPr>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r>
      <w:bookmarkStart w:id="4" w:name="_Hlk79585464"/>
      <w:r w:rsidRPr="00394224">
        <w:rPr>
          <w:rFonts w:eastAsia="Times New Roman"/>
        </w:rPr>
        <w:t xml:space="preserve">I hereby appeal </w:t>
      </w:r>
      <w:bookmarkStart w:id="5" w:name="_Hlk79591014"/>
      <w:r w:rsidRPr="00394224">
        <w:rPr>
          <w:rFonts w:eastAsia="Times New Roman"/>
        </w:rPr>
        <w:t xml:space="preserve">Citation No. </w:t>
      </w:r>
      <w:r w:rsidRPr="00394224">
        <w:rPr>
          <w:bCs/>
        </w:rPr>
        <w:t>E-4195-</w:t>
      </w:r>
      <w:r w:rsidR="00AF1F3E" w:rsidRPr="00394224">
        <w:rPr>
          <w:bCs/>
        </w:rPr>
        <w:t>0</w:t>
      </w:r>
      <w:r w:rsidR="00791212">
        <w:rPr>
          <w:bCs/>
        </w:rPr>
        <w:t>188</w:t>
      </w:r>
      <w:r w:rsidRPr="00394224">
        <w:rPr>
          <w:bCs/>
        </w:rPr>
        <w:t>,</w:t>
      </w:r>
      <w:r w:rsidRPr="00394224">
        <w:rPr>
          <w:rFonts w:eastAsia="Times New Roman"/>
        </w:rPr>
        <w:t xml:space="preserve"> dated November </w:t>
      </w:r>
      <w:r w:rsidR="00791212">
        <w:rPr>
          <w:rFonts w:eastAsia="Times New Roman"/>
        </w:rPr>
        <w:t>18</w:t>
      </w:r>
      <w:r w:rsidRPr="00394224">
        <w:rPr>
          <w:rFonts w:eastAsia="Times New Roman"/>
        </w:rPr>
        <w:t xml:space="preserve">, 2024. </w:t>
      </w:r>
      <w:r w:rsidRPr="00394224">
        <w:rPr>
          <w:rFonts w:eastAsia="Times New Roman"/>
          <w:color w:val="FF0000"/>
        </w:rPr>
        <w:t xml:space="preserve"> </w:t>
      </w:r>
    </w:p>
    <w:p w14:paraId="577D5D56"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To appeal this citation, follow the directions described in this citation, and described in detail in Appendix A of Resolution ALJ-377 (both attached herein).</w:t>
      </w:r>
    </w:p>
    <w:p w14:paraId="7F729657"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Please PDF a copy of this form to Shontā Bryant at [Shonta.Bryant@cpuc.ca.gov].</w:t>
      </w:r>
    </w:p>
    <w:bookmarkEnd w:id="4"/>
    <w:bookmarkEnd w:id="5"/>
    <w:p w14:paraId="69FE779F" w14:textId="77777777" w:rsidR="00CB390E" w:rsidRPr="00394224" w:rsidRDefault="00CB390E" w:rsidP="00CB390E">
      <w:pPr>
        <w:spacing w:after="0" w:line="360" w:lineRule="auto"/>
        <w:rPr>
          <w:rFonts w:eastAsia="Times New Roman"/>
        </w:rPr>
      </w:pPr>
      <w:r w:rsidRPr="00394224">
        <w:rPr>
          <w:rFonts w:eastAsia="Times New Roman"/>
        </w:rPr>
        <w:t>Signature:  _____________________________________</w:t>
      </w:r>
    </w:p>
    <w:p w14:paraId="623FFDE1" w14:textId="77777777" w:rsidR="00CB390E" w:rsidRPr="00394224" w:rsidRDefault="00CB390E" w:rsidP="00CB390E">
      <w:pPr>
        <w:spacing w:after="0" w:line="360" w:lineRule="auto"/>
        <w:rPr>
          <w:rFonts w:eastAsia="Times New Roman"/>
        </w:rPr>
      </w:pPr>
      <w:r w:rsidRPr="00394224">
        <w:rPr>
          <w:rFonts w:eastAsia="Times New Roman"/>
        </w:rPr>
        <w:t>Name and Title:  ________________________________</w:t>
      </w:r>
    </w:p>
    <w:p w14:paraId="4BFB88E3" w14:textId="77777777" w:rsidR="00CB390E" w:rsidRPr="00394224" w:rsidRDefault="00CB390E" w:rsidP="00CB390E">
      <w:pPr>
        <w:spacing w:after="0" w:line="360" w:lineRule="auto"/>
        <w:rPr>
          <w:rFonts w:eastAsia="Times New Roman"/>
        </w:rPr>
      </w:pPr>
      <w:r w:rsidRPr="00394224">
        <w:rPr>
          <w:rFonts w:eastAsia="Times New Roman"/>
        </w:rPr>
        <w:t>Name of Company:  _____________________________</w:t>
      </w:r>
    </w:p>
    <w:p w14:paraId="0BBF58BD" w14:textId="684F210E" w:rsidR="00CB390E" w:rsidRPr="00394224" w:rsidRDefault="00CB390E" w:rsidP="00CB390E">
      <w:pPr>
        <w:spacing w:after="0" w:line="360" w:lineRule="auto"/>
        <w:rPr>
          <w:rFonts w:eastAsia="Times New Roman"/>
          <w:u w:val="single"/>
        </w:rPr>
      </w:pPr>
      <w:r w:rsidRPr="00394224">
        <w:rPr>
          <w:rFonts w:eastAsia="Times New Roman"/>
        </w:rPr>
        <w:t xml:space="preserve">Citation No.: </w:t>
      </w:r>
      <w:r w:rsidRPr="00394224">
        <w:rPr>
          <w:bCs/>
          <w:u w:val="single"/>
        </w:rPr>
        <w:t>E-4195-</w:t>
      </w:r>
      <w:r w:rsidR="00AF1F3E" w:rsidRPr="00394224">
        <w:rPr>
          <w:bCs/>
          <w:u w:val="single"/>
        </w:rPr>
        <w:t>0</w:t>
      </w:r>
      <w:r w:rsidR="00791212">
        <w:rPr>
          <w:bCs/>
          <w:u w:val="single"/>
        </w:rPr>
        <w:t>188</w:t>
      </w:r>
    </w:p>
    <w:p w14:paraId="46BC1032" w14:textId="77777777" w:rsidR="00CB390E" w:rsidRPr="00394224" w:rsidRDefault="00CB390E" w:rsidP="00CB390E">
      <w:pPr>
        <w:spacing w:after="0" w:line="360" w:lineRule="auto"/>
        <w:rPr>
          <w:rFonts w:eastAsia="Times New Roman"/>
        </w:rPr>
      </w:pPr>
      <w:r w:rsidRPr="00394224">
        <w:rPr>
          <w:rFonts w:eastAsia="Times New Roman"/>
        </w:rPr>
        <w:t>Date:  _________________________________________</w:t>
      </w:r>
    </w:p>
    <w:p w14:paraId="37C61738" w14:textId="77777777" w:rsidR="00CB390E" w:rsidRPr="00394224" w:rsidRDefault="00CB390E" w:rsidP="00CB390E">
      <w:pPr>
        <w:rPr>
          <w:rFonts w:eastAsia="Times New Roman"/>
        </w:rPr>
        <w:sectPr w:rsidR="00CB390E" w:rsidRPr="00394224" w:rsidSect="00CB390E">
          <w:pgSz w:w="12240" w:h="15840"/>
          <w:pgMar w:top="1440" w:right="1800" w:bottom="1440" w:left="1800" w:header="720" w:footer="720" w:gutter="0"/>
          <w:cols w:space="720"/>
          <w:titlePg/>
          <w:docGrid w:linePitch="360"/>
        </w:sectPr>
      </w:pPr>
    </w:p>
    <w:p w14:paraId="45759D01" w14:textId="77777777" w:rsidR="00CB390E" w:rsidRPr="00394224" w:rsidRDefault="00CB390E" w:rsidP="00CB390E">
      <w:pPr>
        <w:jc w:val="center"/>
        <w:rPr>
          <w:rFonts w:eastAsia="Times New Roman"/>
          <w:b/>
          <w:sz w:val="24"/>
          <w:szCs w:val="24"/>
        </w:rPr>
      </w:pPr>
      <w:r w:rsidRPr="00394224">
        <w:rPr>
          <w:rFonts w:eastAsia="Times New Roman"/>
          <w:b/>
          <w:sz w:val="24"/>
          <w:szCs w:val="24"/>
        </w:rPr>
        <w:lastRenderedPageBreak/>
        <w:t>EXPLANATION OF HOW TO APPEAL A CITATION</w:t>
      </w:r>
    </w:p>
    <w:p w14:paraId="5E599E33" w14:textId="77777777" w:rsidR="00CB390E" w:rsidRPr="004D2D25" w:rsidRDefault="00CB390E" w:rsidP="00CB390E">
      <w:pPr>
        <w:rPr>
          <w:rFonts w:eastAsia="Times New Roman"/>
          <w:u w:val="single"/>
        </w:rPr>
      </w:pPr>
      <w:r w:rsidRPr="004D2D25">
        <w:rPr>
          <w:rFonts w:eastAsia="Times New Roman"/>
        </w:rPr>
        <w:t>You (Respondent) may appeal the citation pursuant to the following process:</w:t>
      </w:r>
    </w:p>
    <w:p w14:paraId="2F16EBDC" w14:textId="77777777" w:rsidR="00CB390E" w:rsidRPr="004D2D25" w:rsidRDefault="00CB390E" w:rsidP="00CB390E">
      <w:pPr>
        <w:rPr>
          <w:rFonts w:eastAsia="Times New Roman"/>
          <w:b/>
          <w:color w:val="FF0000"/>
        </w:rPr>
      </w:pPr>
      <w:r w:rsidRPr="004D2D25">
        <w:rPr>
          <w:rFonts w:eastAsia="Times New Roman"/>
          <w:b/>
          <w:u w:val="single"/>
        </w:rPr>
        <w:t>Appeal of Citation</w:t>
      </w:r>
      <w:r w:rsidRPr="004D2D25">
        <w:rPr>
          <w:rFonts w:eastAsia="Times New Roman"/>
        </w:rPr>
        <w:t xml:space="preserve">.  In lieu of accepting the Scheduled Penalty, a Respondent may appeal the citation and request a hearing.  In the event of an appeal, any remedy available may be imposed, and the remedy shall not be mandated by or limited to the Scheduled Penalty.  </w:t>
      </w:r>
    </w:p>
    <w:p w14:paraId="1D632EE4" w14:textId="77777777" w:rsidR="00CB390E" w:rsidRPr="004D2D25" w:rsidRDefault="00CB390E" w:rsidP="00CB390E">
      <w:pPr>
        <w:rPr>
          <w:rFonts w:eastAsia="Times New Roman"/>
        </w:rPr>
      </w:pPr>
      <w:r w:rsidRPr="004D2D25">
        <w:rPr>
          <w:rFonts w:eastAsia="Times New Roman"/>
          <w:b/>
          <w:u w:val="single"/>
        </w:rPr>
        <w:t>Notice of Appeal</w:t>
      </w:r>
      <w:r w:rsidRPr="004D2D25">
        <w:rPr>
          <w:rFonts w:eastAsia="Times New Roman"/>
        </w:rPr>
        <w:t xml:space="preserve">.  To appeal a citation, the Respondent must file a written Notice of Appeal with the Commission’s Docket Office.  The Notice of Appeal must state the grounds for appeal, the date of the citation, and must be served on both the Chief Administrative Law Judge (with an electric copy to:  </w:t>
      </w:r>
      <w:hyperlink r:id="rId17" w:history="1">
        <w:r w:rsidRPr="004D2D25">
          <w:rPr>
            <w:rFonts w:eastAsia="Times New Roman"/>
            <w:u w:val="single"/>
          </w:rPr>
          <w:t>ALJ_Div_Appeals_Coordinator@cpuc.ca.gov</w:t>
        </w:r>
      </w:hyperlink>
      <w:r w:rsidRPr="004D2D25">
        <w:rPr>
          <w:rFonts w:eastAsia="Times New Roman"/>
        </w:rPr>
        <w:t>), and the Director of CPED, within thirty (30) days of the date of the citation.  The appellant must file a proof of service at the same time appellant files the Notice of Appeal.  The title page of the appeal must comply with Rule 1.6 of the Commission’s Rules of Practice and Procedure.  The caption of the appeal shall read: “</w:t>
      </w:r>
      <w:r w:rsidRPr="004D2D25">
        <w:rPr>
          <w:rFonts w:eastAsia="Times New Roman"/>
          <w:u w:val="single"/>
        </w:rPr>
        <w:t>Appeal of [party name] from [Citation ####] issued by [Commission Division which issued the citation].</w:t>
      </w:r>
      <w:r w:rsidRPr="004D2D25">
        <w:rPr>
          <w:rFonts w:eastAsia="Times New Roman"/>
        </w:rPr>
        <w:t>”</w:t>
      </w:r>
    </w:p>
    <w:p w14:paraId="010A9DC0" w14:textId="77777777" w:rsidR="00CB390E" w:rsidRPr="004D2D25" w:rsidRDefault="00CB390E" w:rsidP="00CB390E">
      <w:pPr>
        <w:rPr>
          <w:rFonts w:eastAsia="Times New Roman"/>
        </w:rPr>
      </w:pPr>
      <w:r w:rsidRPr="004D2D25">
        <w:rPr>
          <w:rFonts w:eastAsia="Times New Roman"/>
          <w:b/>
          <w:u w:val="single"/>
        </w:rPr>
        <w:t>Compliance Filing</w:t>
      </w:r>
      <w:r w:rsidRPr="004D2D25">
        <w:rPr>
          <w:rFonts w:eastAsia="Times New Roman"/>
          <w:b/>
        </w:rPr>
        <w:t>.</w:t>
      </w:r>
      <w:r w:rsidRPr="004D2D25">
        <w:rPr>
          <w:rFonts w:eastAsia="Times New Roman"/>
        </w:rPr>
        <w:t xml:space="preserve">  No later than 14 calendar days after the notice of appeal is filed, Commission staff must file with the Commission’s Docket Office a compliance filing which includes the complete citation, including all attachments, and simultaneously serve the Chief Judge (with an electronic copy to:  </w:t>
      </w:r>
      <w:hyperlink r:id="rId18" w:history="1">
        <w:r w:rsidRPr="004D2D25">
          <w:rPr>
            <w:rFonts w:eastAsia="Times New Roman"/>
          </w:rPr>
          <w:t>ALJ_Div_Appeals_Coordinator@cpuc.ca.gov</w:t>
        </w:r>
      </w:hyperlink>
      <w:r w:rsidRPr="004D2D25">
        <w:rPr>
          <w:rFonts w:eastAsia="Times New Roman"/>
        </w:rPr>
        <w:t xml:space="preserve">).  Staff must also provide a proof of service when filing the compliance filing.  </w:t>
      </w:r>
    </w:p>
    <w:p w14:paraId="697AB257" w14:textId="77777777" w:rsidR="00CB390E" w:rsidRPr="004D2D25" w:rsidRDefault="00CB390E" w:rsidP="00CB390E">
      <w:pPr>
        <w:spacing w:after="0" w:line="240" w:lineRule="auto"/>
        <w:rPr>
          <w:rFonts w:eastAsia="Times New Roman"/>
        </w:rPr>
      </w:pPr>
      <w:r w:rsidRPr="004D2D25">
        <w:rPr>
          <w:rFonts w:eastAsia="Times New Roman"/>
          <w:b/>
          <w:u w:val="single"/>
        </w:rPr>
        <w:t>Service of Rules and Resolution</w:t>
      </w:r>
      <w:r w:rsidRPr="004D2D25">
        <w:rPr>
          <w:rFonts w:eastAsia="Times New Roman"/>
          <w:b/>
        </w:rPr>
        <w:t>.</w:t>
      </w:r>
      <w:r w:rsidRPr="004D2D25">
        <w:rPr>
          <w:rFonts w:eastAsia="Times New Roman"/>
        </w:rPr>
        <w:t xml:space="preserve">  Staff shall provide a copy of Resolution ALJ-377 and the Rules adopted pursuant to that Resolution (Appendix A), with all citations issued.</w:t>
      </w:r>
    </w:p>
    <w:p w14:paraId="2318962D" w14:textId="77777777" w:rsidR="00CB390E" w:rsidRPr="004D2D25" w:rsidRDefault="00CB390E" w:rsidP="00CB390E">
      <w:pPr>
        <w:spacing w:after="0" w:line="240" w:lineRule="auto"/>
        <w:rPr>
          <w:rFonts w:eastAsia="Times New Roman"/>
        </w:rPr>
      </w:pPr>
    </w:p>
    <w:p w14:paraId="014600FC" w14:textId="77777777" w:rsidR="00CB390E" w:rsidRPr="004D2D25" w:rsidRDefault="00CB390E" w:rsidP="00CB390E">
      <w:pPr>
        <w:spacing w:after="0" w:line="240" w:lineRule="auto"/>
        <w:rPr>
          <w:rFonts w:eastAsia="Times New Roman"/>
        </w:rPr>
      </w:pPr>
      <w:r w:rsidRPr="004D2D25">
        <w:rPr>
          <w:rFonts w:eastAsia="Times New Roman"/>
          <w:b/>
          <w:u w:val="single"/>
        </w:rPr>
        <w:t>Time of Hearing</w:t>
      </w:r>
      <w:r w:rsidRPr="004D2D25">
        <w:rPr>
          <w:rFonts w:eastAsia="Times New Roman"/>
        </w:rPr>
        <w:t xml:space="preserve">.  No less than ten (10) days after the Notice of Appeal is filed, the assigned Administrative Law Judge shall set the matter for hearing promptly.  The Administrative Law Judge, may, for good cause shown or upon agreement of the parties, grant a reasonable continuance of the hearing.  </w:t>
      </w:r>
    </w:p>
    <w:p w14:paraId="75A085B5" w14:textId="77777777" w:rsidR="00CB390E" w:rsidRPr="004D2D25" w:rsidRDefault="00CB390E" w:rsidP="00CB390E">
      <w:pPr>
        <w:spacing w:after="0" w:line="240" w:lineRule="auto"/>
        <w:rPr>
          <w:rFonts w:eastAsia="Times New Roman"/>
        </w:rPr>
      </w:pPr>
    </w:p>
    <w:p w14:paraId="2A365982" w14:textId="77777777" w:rsidR="00CB390E" w:rsidRPr="004D2D25" w:rsidRDefault="00CB390E" w:rsidP="00CB390E">
      <w:pPr>
        <w:spacing w:after="0" w:line="240" w:lineRule="auto"/>
        <w:rPr>
          <w:rFonts w:eastAsia="Times New Roman"/>
        </w:rPr>
      </w:pPr>
      <w:r w:rsidRPr="004D2D25">
        <w:rPr>
          <w:rFonts w:eastAsia="Times New Roman"/>
          <w:b/>
          <w:u w:val="single"/>
        </w:rPr>
        <w:t>Location of Hearing</w:t>
      </w:r>
      <w:r w:rsidRPr="004D2D25">
        <w:rPr>
          <w:rFonts w:eastAsia="Times New Roman"/>
        </w:rPr>
        <w:t xml:space="preserve">.  Appeals of citations shall be heard in the Commission’s San Francisco courtroom on regularly scheduled days.  </w:t>
      </w:r>
    </w:p>
    <w:p w14:paraId="02148CB3" w14:textId="77777777" w:rsidR="00CB390E" w:rsidRPr="004D2D25" w:rsidRDefault="00CB390E" w:rsidP="00CB390E">
      <w:pPr>
        <w:spacing w:after="0" w:line="240" w:lineRule="auto"/>
        <w:rPr>
          <w:rFonts w:eastAsia="Times New Roman"/>
        </w:rPr>
      </w:pPr>
    </w:p>
    <w:p w14:paraId="6966528B"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Exchange of Information</w:t>
      </w:r>
      <w:r w:rsidRPr="004D2D25">
        <w:rPr>
          <w:rFonts w:eastAsia="Times New Roman"/>
          <w:b/>
        </w:rPr>
        <w:t>.</w:t>
      </w:r>
      <w:r w:rsidRPr="004D2D25">
        <w:rPr>
          <w:rFonts w:eastAsia="Times New Roman"/>
          <w:color w:val="FF0000"/>
        </w:rPr>
        <w:t xml:space="preserve">  </w:t>
      </w:r>
      <w:r w:rsidRPr="004D2D25">
        <w:rPr>
          <w:rFonts w:eastAsia="Times New Roman"/>
        </w:rPr>
        <w:t>In order to expedite citation appeals and to eliminate potential delay, no later than three business days prior to the schedule hearing, the parties must exchange all information they intend to introduce into the record at the hearing which is not included in the citation and Compliance Filing already filed with the Commission, unless otherwise directed by the Judge.</w:t>
      </w:r>
      <w:r w:rsidRPr="004D2D25">
        <w:rPr>
          <w:rFonts w:eastAsia="Times New Roman"/>
          <w:color w:val="FF0000"/>
        </w:rPr>
        <w:t xml:space="preserve">  </w:t>
      </w:r>
    </w:p>
    <w:p w14:paraId="15797C16" w14:textId="77777777" w:rsidR="00CB390E" w:rsidRPr="004D2D25" w:rsidRDefault="00CB390E" w:rsidP="00CB390E">
      <w:pPr>
        <w:spacing w:after="0" w:line="240" w:lineRule="auto"/>
        <w:rPr>
          <w:rFonts w:eastAsia="Times New Roman"/>
        </w:rPr>
      </w:pPr>
    </w:p>
    <w:p w14:paraId="709A1D73" w14:textId="77777777" w:rsidR="00CB390E" w:rsidRPr="004D2D25" w:rsidRDefault="00CB390E" w:rsidP="00CB390E">
      <w:pPr>
        <w:spacing w:after="0" w:line="240" w:lineRule="auto"/>
        <w:rPr>
          <w:rFonts w:eastAsia="Times New Roman"/>
        </w:rPr>
      </w:pPr>
      <w:r w:rsidRPr="004D2D25">
        <w:rPr>
          <w:rFonts w:eastAsia="Times New Roman"/>
          <w:b/>
          <w:u w:val="single"/>
        </w:rPr>
        <w:t>Transcripts</w:t>
      </w:r>
      <w:r w:rsidRPr="004D2D25">
        <w:rPr>
          <w:rFonts w:eastAsia="Times New Roman"/>
        </w:rPr>
        <w:t xml:space="preserve">.  The Respondent may order a transcript of the hearing and shall pay the cost of the transcript in accordance with the Commission’s specified procedures.  </w:t>
      </w:r>
    </w:p>
    <w:p w14:paraId="6368AD3A" w14:textId="77777777" w:rsidR="00CB390E" w:rsidRPr="004D2D25" w:rsidRDefault="00CB390E" w:rsidP="00CB390E">
      <w:pPr>
        <w:spacing w:after="0" w:line="240" w:lineRule="auto"/>
        <w:rPr>
          <w:rFonts w:eastAsia="Times New Roman"/>
        </w:rPr>
      </w:pPr>
    </w:p>
    <w:p w14:paraId="41CA6C00" w14:textId="77777777" w:rsidR="00CB390E" w:rsidRPr="004D2D25" w:rsidRDefault="00CB390E" w:rsidP="00CB390E">
      <w:pPr>
        <w:spacing w:after="0" w:line="240" w:lineRule="auto"/>
        <w:rPr>
          <w:rFonts w:eastAsia="Times New Roman"/>
        </w:rPr>
      </w:pPr>
      <w:r w:rsidRPr="004D2D25">
        <w:rPr>
          <w:rFonts w:eastAsia="Times New Roman"/>
          <w:b/>
          <w:u w:val="single"/>
        </w:rPr>
        <w:lastRenderedPageBreak/>
        <w:t>Representation at Hearing</w:t>
      </w:r>
      <w:r w:rsidRPr="004D2D25">
        <w:rPr>
          <w:rFonts w:eastAsia="Times New Roman"/>
        </w:rPr>
        <w:t xml:space="preserve">.  The Respondent may be represented at the hearing by an attorney or other representative, but any such representation shall be at the Respondent’s expense.  </w:t>
      </w:r>
    </w:p>
    <w:p w14:paraId="0D9E255A" w14:textId="77777777" w:rsidR="00CB390E" w:rsidRPr="004D2D25" w:rsidRDefault="00CB390E" w:rsidP="00CB390E">
      <w:pPr>
        <w:spacing w:after="0" w:line="240" w:lineRule="auto"/>
        <w:rPr>
          <w:rFonts w:eastAsia="Times New Roman"/>
        </w:rPr>
      </w:pPr>
    </w:p>
    <w:p w14:paraId="070BB003" w14:textId="77777777" w:rsidR="00CB390E" w:rsidRPr="004D2D25" w:rsidRDefault="00CB390E" w:rsidP="00CB390E">
      <w:pPr>
        <w:spacing w:after="0" w:line="240" w:lineRule="auto"/>
        <w:rPr>
          <w:rFonts w:eastAsia="Times New Roman"/>
        </w:rPr>
      </w:pPr>
      <w:r w:rsidRPr="004D2D25">
        <w:rPr>
          <w:rFonts w:eastAsia="Times New Roman"/>
          <w:b/>
          <w:u w:val="single"/>
        </w:rPr>
        <w:t>Evidentiary Hearing</w:t>
      </w:r>
      <w:r w:rsidRPr="004D2D25">
        <w:rPr>
          <w:rFonts w:eastAsia="Times New Roman"/>
          <w:b/>
        </w:rPr>
        <w:t>.</w:t>
      </w:r>
      <w:r w:rsidRPr="004D2D25">
        <w:rPr>
          <w:rFonts w:eastAsia="Times New Roman"/>
        </w:rPr>
        <w:t xml:space="preserve">  At an evidentiary hearing, CPED bears the burden of proof and, accordingly, shall open and close.  The Administrative Law Judge may, in his or her discretion to better ascertain the truth, alter the order of presentation.  Rule 13.6 of the Commission’s Rules of Practice and Procedure provides the rules of evidence.</w:t>
      </w:r>
    </w:p>
    <w:p w14:paraId="666C0D0C" w14:textId="77777777" w:rsidR="00CB390E" w:rsidRPr="004D2D25" w:rsidRDefault="00CB390E" w:rsidP="00CB390E">
      <w:pPr>
        <w:spacing w:after="0"/>
        <w:rPr>
          <w:rFonts w:eastAsia="Times New Roman"/>
        </w:rPr>
      </w:pPr>
    </w:p>
    <w:p w14:paraId="5A3D7AC5" w14:textId="77777777" w:rsidR="00CB390E" w:rsidRPr="004D2D25" w:rsidRDefault="00CB390E" w:rsidP="00CB390E">
      <w:pPr>
        <w:spacing w:after="0" w:line="240" w:lineRule="auto"/>
        <w:rPr>
          <w:rFonts w:eastAsia="Times New Roman"/>
        </w:rPr>
      </w:pPr>
      <w:r w:rsidRPr="004D2D25">
        <w:rPr>
          <w:rFonts w:eastAsia="Times New Roman"/>
          <w:b/>
          <w:u w:val="single"/>
        </w:rPr>
        <w:t>Interpreter</w:t>
      </w:r>
      <w:r w:rsidRPr="004D2D25">
        <w:rPr>
          <w:rFonts w:eastAsia="Times New Roman"/>
          <w:b/>
        </w:rPr>
        <w:t>.</w:t>
      </w:r>
      <w:r w:rsidRPr="004D2D25">
        <w:rPr>
          <w:rFonts w:eastAsia="Times New Roman"/>
        </w:rPr>
        <w:t xml:space="preserve">  Upon a good faith showing of language difficulty and written request to the assigned Judge and Commission’s Public Advisor’s Office not less than five business days prior to date of hearing.</w:t>
      </w:r>
    </w:p>
    <w:p w14:paraId="039BC99C" w14:textId="77777777" w:rsidR="00CB390E" w:rsidRPr="004D2D25" w:rsidRDefault="00CB390E" w:rsidP="00CB390E">
      <w:pPr>
        <w:spacing w:after="0" w:line="240" w:lineRule="auto"/>
        <w:rPr>
          <w:rFonts w:eastAsia="Times New Roman"/>
          <w:b/>
          <w:u w:val="single"/>
        </w:rPr>
      </w:pPr>
    </w:p>
    <w:p w14:paraId="0A922AAF" w14:textId="77777777" w:rsidR="00CB390E" w:rsidRPr="004D2D25" w:rsidRDefault="00CB390E" w:rsidP="00CB390E">
      <w:pPr>
        <w:spacing w:after="0" w:line="240" w:lineRule="auto"/>
        <w:rPr>
          <w:rFonts w:eastAsia="Times New Roman"/>
        </w:rPr>
      </w:pPr>
      <w:r w:rsidRPr="004D2D25">
        <w:rPr>
          <w:rFonts w:eastAsia="Times New Roman"/>
          <w:b/>
          <w:u w:val="single"/>
        </w:rPr>
        <w:t>Submission</w:t>
      </w:r>
      <w:r w:rsidRPr="004D2D25">
        <w:rPr>
          <w:rFonts w:eastAsia="Times New Roman"/>
        </w:rPr>
        <w:t xml:space="preserve">.  Ordinarily, the matter shall be submitted at the close of the hearing.  The Administrative Law Judge, upon a showing of good cause, may keep the record open for a reasonable period to permit a party to submit additional evidence or argument.  </w:t>
      </w:r>
    </w:p>
    <w:p w14:paraId="247C3A37" w14:textId="77777777" w:rsidR="00CB390E" w:rsidRPr="004D2D25" w:rsidRDefault="00CB390E" w:rsidP="00CB390E">
      <w:pPr>
        <w:spacing w:after="0" w:line="240" w:lineRule="auto"/>
        <w:rPr>
          <w:rFonts w:eastAsia="Times New Roman"/>
        </w:rPr>
      </w:pPr>
    </w:p>
    <w:p w14:paraId="4CD22420"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Decision</w:t>
      </w:r>
      <w:r w:rsidRPr="004D2D25">
        <w:rPr>
          <w:rFonts w:eastAsia="Times New Roman"/>
        </w:rPr>
        <w:t>.  The Administrative Law Judge will issue a draft resolution resolving the Citation Appeal expeditiously and no later than 60 days after the Citation Appeal is submitted. The draft resolution will be placed on the first available agenda consistent with the Commission’s applicable rules.</w:t>
      </w:r>
    </w:p>
    <w:p w14:paraId="34C0B8CA" w14:textId="77777777" w:rsidR="00CB390E" w:rsidRPr="004D2D25" w:rsidRDefault="00CB390E" w:rsidP="00CB390E">
      <w:pPr>
        <w:spacing w:after="0" w:line="240" w:lineRule="auto"/>
        <w:rPr>
          <w:rFonts w:eastAsia="Times New Roman"/>
        </w:rPr>
      </w:pPr>
    </w:p>
    <w:p w14:paraId="607DFD11" w14:textId="77777777" w:rsidR="00CB390E" w:rsidRPr="004D2D25" w:rsidRDefault="00CB390E" w:rsidP="00CB390E">
      <w:pPr>
        <w:spacing w:after="0" w:line="240" w:lineRule="auto"/>
        <w:rPr>
          <w:rFonts w:eastAsia="Times New Roman"/>
        </w:rPr>
      </w:pPr>
      <w:r w:rsidRPr="004D2D25">
        <w:rPr>
          <w:rFonts w:eastAsia="Times New Roman"/>
          <w:b/>
          <w:u w:val="single"/>
        </w:rPr>
        <w:t>Communications</w:t>
      </w:r>
      <w:r w:rsidRPr="004D2D25">
        <w:rPr>
          <w:rFonts w:eastAsia="Times New Roman"/>
        </w:rPr>
        <w:t xml:space="preserve">.  From the date that a citation is issued to and including the date when the final order is issued, neither the Respondent nor CPED, or any agent or other person on behalf of the Respondent or CPED, may communicate regarding the appeal, orally or in writing, with a Commissioner, Commissioner’s advisor, or Administrative Law Judge, except as expressly permitted under these procedures.  </w:t>
      </w:r>
    </w:p>
    <w:p w14:paraId="5C624D4A" w14:textId="77777777" w:rsidR="00CB390E" w:rsidRPr="004D2D25" w:rsidRDefault="00CB390E" w:rsidP="00CB390E">
      <w:pPr>
        <w:spacing w:after="0" w:line="240" w:lineRule="auto"/>
        <w:rPr>
          <w:rFonts w:eastAsia="Times New Roman"/>
        </w:rPr>
      </w:pPr>
    </w:p>
    <w:p w14:paraId="3FD6BC16" w14:textId="7ECC0783" w:rsidR="00834C2C" w:rsidRPr="004D2D25" w:rsidRDefault="00CB390E" w:rsidP="004D2D25">
      <w:pPr>
        <w:spacing w:after="0" w:line="240" w:lineRule="auto"/>
      </w:pPr>
      <w:r w:rsidRPr="004D2D25">
        <w:rPr>
          <w:rFonts w:eastAsia="Times New Roman"/>
          <w:b/>
          <w:u w:val="single"/>
        </w:rPr>
        <w:t>Rehearing</w:t>
      </w:r>
      <w:r w:rsidRPr="004D2D25">
        <w:rPr>
          <w:rFonts w:eastAsia="Times New Roman"/>
          <w:b/>
        </w:rPr>
        <w:t>.</w:t>
      </w:r>
      <w:r w:rsidRPr="004D2D25">
        <w:rPr>
          <w:rFonts w:eastAsia="Times New Roman"/>
        </w:rPr>
        <w:t xml:space="preserve">  A resolution resolving a Citation Appeal approved by the Commission is subject to rehearing pursuant to Pub. Util. Code § 1731 and to judicial review pursuant to Pub. Util. Code § 1756.</w:t>
      </w:r>
    </w:p>
    <w:sectPr w:rsidR="00834C2C" w:rsidRPr="004D2D25" w:rsidSect="00BE7AAA">
      <w:headerReference w:type="default" r:id="rId19"/>
      <w:footerReference w:type="even" r:id="rId20"/>
      <w:footerReference w:type="default" r:id="rId21"/>
      <w:headerReference w:type="first" r:id="rId22"/>
      <w:footerReference w:type="first" r:id="rId23"/>
      <w:pgSz w:w="12240" w:h="15840"/>
      <w:pgMar w:top="1800" w:right="1080" w:bottom="1080" w:left="108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4516F" w14:textId="77777777" w:rsidR="00C30190" w:rsidRDefault="00C30190" w:rsidP="004D3124">
      <w:r>
        <w:separator/>
      </w:r>
    </w:p>
  </w:endnote>
  <w:endnote w:type="continuationSeparator" w:id="0">
    <w:p w14:paraId="5A6A2BA1" w14:textId="77777777" w:rsidR="00C30190" w:rsidRDefault="00C30190" w:rsidP="004D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DFDB4" w14:textId="78337AE7" w:rsidR="00B57F56" w:rsidRPr="00B246C0" w:rsidRDefault="00B246C0" w:rsidP="00B246C0">
    <w:pPr>
      <w:pStyle w:val="Footer"/>
      <w:jc w:val="center"/>
      <w:rPr>
        <w:sz w:val="22"/>
        <w:szCs w:val="22"/>
      </w:rPr>
    </w:pPr>
    <w:r w:rsidRPr="00B246C0">
      <w:rPr>
        <w:noProof/>
        <w:sz w:val="22"/>
        <w:szCs w:val="22"/>
      </w:rPr>
      <w:drawing>
        <wp:anchor distT="0" distB="0" distL="114300" distR="114300" simplePos="0" relativeHeight="251665408" behindDoc="1" locked="0" layoutInCell="1" allowOverlap="1" wp14:anchorId="2876ADC1" wp14:editId="0D6673D0">
          <wp:simplePos x="0" y="0"/>
          <wp:positionH relativeFrom="page">
            <wp:posOffset>-28575</wp:posOffset>
          </wp:positionH>
          <wp:positionV relativeFrom="page">
            <wp:posOffset>9362440</wp:posOffset>
          </wp:positionV>
          <wp:extent cx="7772400" cy="317500"/>
          <wp:effectExtent l="0" t="0" r="0" b="0"/>
          <wp:wrapNone/>
          <wp:docPr id="8366077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rsidR="00B57F56" w:rsidRPr="00B246C0">
      <w:rPr>
        <w:sz w:val="22"/>
        <w:szCs w:val="22"/>
      </w:rPr>
      <w:fldChar w:fldCharType="begin"/>
    </w:r>
    <w:r w:rsidR="00B57F56" w:rsidRPr="00B246C0">
      <w:rPr>
        <w:sz w:val="22"/>
        <w:szCs w:val="22"/>
      </w:rPr>
      <w:instrText xml:space="preserve"> PAGE   \* MERGEFORMAT </w:instrText>
    </w:r>
    <w:r w:rsidR="00B57F56" w:rsidRPr="00B246C0">
      <w:rPr>
        <w:sz w:val="22"/>
        <w:szCs w:val="22"/>
      </w:rPr>
      <w:fldChar w:fldCharType="separate"/>
    </w:r>
    <w:r w:rsidR="00B57F56" w:rsidRPr="00B246C0">
      <w:rPr>
        <w:noProof/>
        <w:sz w:val="22"/>
        <w:szCs w:val="22"/>
      </w:rPr>
      <w:t>3</w:t>
    </w:r>
    <w:r w:rsidR="00B57F56" w:rsidRPr="00B246C0">
      <w:rPr>
        <w:noProof/>
        <w:sz w:val="22"/>
        <w:szCs w:val="22"/>
      </w:rPr>
      <w:fldChar w:fldCharType="end"/>
    </w:r>
  </w:p>
  <w:p w14:paraId="44EAA42D" w14:textId="77777777" w:rsidR="00B57F56" w:rsidRDefault="00B57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246140"/>
      <w:docPartObj>
        <w:docPartGallery w:val="Page Numbers (Bottom of Page)"/>
        <w:docPartUnique/>
      </w:docPartObj>
    </w:sdtPr>
    <w:sdtEndPr>
      <w:rPr>
        <w:noProof/>
      </w:rPr>
    </w:sdtEndPr>
    <w:sdtContent>
      <w:p w14:paraId="1A54F5C1" w14:textId="7E66579A" w:rsidR="0010372E" w:rsidRDefault="00087928" w:rsidP="001643A8">
        <w:pPr>
          <w:pStyle w:val="Footer"/>
          <w:jc w:val="center"/>
        </w:pPr>
        <w:r w:rsidRPr="00B246C0">
          <w:rPr>
            <w:noProof/>
            <w:sz w:val="22"/>
            <w:szCs w:val="22"/>
          </w:rPr>
          <w:drawing>
            <wp:anchor distT="0" distB="0" distL="114300" distR="114300" simplePos="0" relativeHeight="251667456" behindDoc="1" locked="0" layoutInCell="1" allowOverlap="1" wp14:anchorId="0639E96C" wp14:editId="478E96C8">
              <wp:simplePos x="0" y="0"/>
              <wp:positionH relativeFrom="page">
                <wp:posOffset>24082</wp:posOffset>
              </wp:positionH>
              <wp:positionV relativeFrom="page">
                <wp:posOffset>9500870</wp:posOffset>
              </wp:positionV>
              <wp:extent cx="7772400" cy="317500"/>
              <wp:effectExtent l="0" t="0" r="0" b="0"/>
              <wp:wrapNone/>
              <wp:docPr id="2338518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10953255"/>
      <w:docPartObj>
        <w:docPartGallery w:val="Page Numbers (Bottom of Page)"/>
        <w:docPartUnique/>
      </w:docPartObj>
    </w:sdtPr>
    <w:sdtEndPr>
      <w:rPr>
        <w:rStyle w:val="PageNumber"/>
      </w:rPr>
    </w:sdtEndPr>
    <w:sdtContent>
      <w:p w14:paraId="26CF8209" w14:textId="77777777" w:rsidR="003A183A" w:rsidRDefault="003A183A" w:rsidP="00180EB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1BC6A57" w14:textId="77777777" w:rsidR="001D712D" w:rsidRDefault="001D712D" w:rsidP="003A183A">
    <w:pPr>
      <w:pStyle w:val="Footer"/>
      <w:ind w:right="360"/>
      <w:rPr>
        <w:rStyle w:val="PageNumber"/>
      </w:rPr>
    </w:pPr>
  </w:p>
  <w:sdt>
    <w:sdtPr>
      <w:rPr>
        <w:rStyle w:val="PageNumber"/>
      </w:rPr>
      <w:id w:val="-1784108638"/>
      <w:docPartObj>
        <w:docPartGallery w:val="Page Numbers (Bottom of Page)"/>
        <w:docPartUnique/>
      </w:docPartObj>
    </w:sdtPr>
    <w:sdtEndPr>
      <w:rPr>
        <w:rStyle w:val="PageNumber"/>
      </w:rPr>
    </w:sdtEndPr>
    <w:sdtContent>
      <w:p w14:paraId="344841A1" w14:textId="77777777" w:rsidR="001D712D" w:rsidRDefault="001D712D" w:rsidP="004D312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30A95E8" w14:textId="77777777" w:rsidR="001D712D" w:rsidRDefault="001D712D" w:rsidP="004D31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959480"/>
      <w:docPartObj>
        <w:docPartGallery w:val="Page Numbers (Bottom of Page)"/>
        <w:docPartUnique/>
      </w:docPartObj>
    </w:sdtPr>
    <w:sdtEndPr>
      <w:rPr>
        <w:noProof/>
      </w:rPr>
    </w:sdtEndPr>
    <w:sdtContent>
      <w:p w14:paraId="44CFCDD1" w14:textId="639020FF" w:rsidR="00087928" w:rsidRDefault="00087928">
        <w:pPr>
          <w:pStyle w:val="Footer"/>
          <w:jc w:val="center"/>
        </w:pPr>
        <w:r w:rsidRPr="00B246C0">
          <w:rPr>
            <w:noProof/>
            <w:sz w:val="22"/>
            <w:szCs w:val="22"/>
          </w:rPr>
          <w:drawing>
            <wp:anchor distT="0" distB="0" distL="114300" distR="114300" simplePos="0" relativeHeight="251671552" behindDoc="1" locked="0" layoutInCell="1" allowOverlap="1" wp14:anchorId="763D5F34" wp14:editId="7EF291A4">
              <wp:simplePos x="0" y="0"/>
              <wp:positionH relativeFrom="page">
                <wp:posOffset>12760</wp:posOffset>
              </wp:positionH>
              <wp:positionV relativeFrom="page">
                <wp:posOffset>9393364</wp:posOffset>
              </wp:positionV>
              <wp:extent cx="7772400" cy="317500"/>
              <wp:effectExtent l="0" t="0" r="0" b="0"/>
              <wp:wrapNone/>
              <wp:docPr id="14592578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12680" w14:textId="17C8A815" w:rsidR="0026038E" w:rsidRDefault="001643A8" w:rsidP="001643A8">
    <w:pPr>
      <w:pStyle w:val="Footer"/>
      <w:jc w:val="center"/>
    </w:pPr>
    <w:r w:rsidRPr="00B246C0">
      <w:rPr>
        <w:noProof/>
        <w:sz w:val="22"/>
        <w:szCs w:val="22"/>
      </w:rPr>
      <w:drawing>
        <wp:anchor distT="0" distB="0" distL="114300" distR="114300" simplePos="0" relativeHeight="251669504" behindDoc="1" locked="0" layoutInCell="1" allowOverlap="1" wp14:anchorId="2EEF53AD" wp14:editId="6BDE6124">
          <wp:simplePos x="0" y="0"/>
          <wp:positionH relativeFrom="page">
            <wp:posOffset>-1270</wp:posOffset>
          </wp:positionH>
          <wp:positionV relativeFrom="page">
            <wp:posOffset>9406195</wp:posOffset>
          </wp:positionV>
          <wp:extent cx="7772400" cy="317500"/>
          <wp:effectExtent l="0" t="0" r="0" b="0"/>
          <wp:wrapNone/>
          <wp:docPr id="14047880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sdt>
      <w:sdtPr>
        <w:id w:val="572706123"/>
        <w:docPartObj>
          <w:docPartGallery w:val="Page Numbers (Bottom of Page)"/>
          <w:docPartUnique/>
        </w:docPartObj>
      </w:sdtPr>
      <w:sdtEndPr>
        <w:rPr>
          <w:noProof/>
        </w:rPr>
      </w:sdtEndPr>
      <w:sdtContent>
        <w:r w:rsidR="00087928">
          <w:fldChar w:fldCharType="begin"/>
        </w:r>
        <w:r w:rsidR="00087928">
          <w:instrText xml:space="preserve"> PAGE   \* MERGEFORMAT </w:instrText>
        </w:r>
        <w:r w:rsidR="00087928">
          <w:fldChar w:fldCharType="separate"/>
        </w:r>
        <w:r w:rsidR="00087928">
          <w:rPr>
            <w:noProof/>
          </w:rPr>
          <w:t>2</w:t>
        </w:r>
        <w:r w:rsidR="00087928">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587DE" w14:textId="77777777" w:rsidR="00C30190" w:rsidRDefault="00C30190" w:rsidP="004D3124">
      <w:r>
        <w:separator/>
      </w:r>
    </w:p>
  </w:footnote>
  <w:footnote w:type="continuationSeparator" w:id="0">
    <w:p w14:paraId="3649F08A" w14:textId="77777777" w:rsidR="00C30190" w:rsidRDefault="00C30190" w:rsidP="004D3124">
      <w:r>
        <w:continuationSeparator/>
      </w:r>
    </w:p>
  </w:footnote>
  <w:footnote w:id="1">
    <w:p w14:paraId="3C217B09" w14:textId="072D4665" w:rsidR="0093778E" w:rsidRPr="00DC54A8" w:rsidRDefault="0093778E" w:rsidP="0093778E">
      <w:pPr>
        <w:pStyle w:val="FootnoteText"/>
        <w:rPr>
          <w:rFonts w:ascii="Garamond" w:hAnsi="Garamond"/>
        </w:rPr>
      </w:pPr>
      <w:r w:rsidRPr="00DC54A8">
        <w:rPr>
          <w:rStyle w:val="FootnoteReference"/>
          <w:rFonts w:ascii="Garamond" w:hAnsi="Garamond"/>
        </w:rPr>
        <w:footnoteRef/>
      </w:r>
      <w:r w:rsidRPr="00DC54A8">
        <w:rPr>
          <w:rFonts w:ascii="Garamond" w:hAnsi="Garamond"/>
        </w:rPr>
        <w:t xml:space="preserve"> </w:t>
      </w:r>
      <w:r w:rsidR="004B0B36">
        <w:rPr>
          <w:rFonts w:ascii="Garamond" w:hAnsi="Garamond"/>
        </w:rPr>
        <w:t>SJP</w:t>
      </w:r>
      <w:r w:rsidRPr="00DC54A8">
        <w:rPr>
          <w:rFonts w:ascii="Garamond" w:hAnsi="Garamond"/>
        </w:rPr>
        <w:t xml:space="preserve"> has a demand response allocation of </w:t>
      </w:r>
      <w:r w:rsidR="002E77AB" w:rsidRPr="002E77AB">
        <w:rPr>
          <w:rFonts w:ascii="Garamond" w:hAnsi="Garamond"/>
          <w:highlight w:val="black"/>
        </w:rPr>
        <w:t>X</w:t>
      </w:r>
      <w:r w:rsidRPr="00DC54A8">
        <w:rPr>
          <w:rFonts w:ascii="Garamond" w:hAnsi="Garamond"/>
        </w:rPr>
        <w:t>.</w:t>
      </w:r>
    </w:p>
  </w:footnote>
  <w:footnote w:id="2">
    <w:p w14:paraId="45C8C8C3" w14:textId="3A40D3AD" w:rsidR="00EE7E42" w:rsidRPr="009F4C4F" w:rsidRDefault="00EE7E42">
      <w:pPr>
        <w:pStyle w:val="FootnoteText"/>
        <w:rPr>
          <w:rFonts w:ascii="Garamond" w:hAnsi="Garamond"/>
          <w:lang w:val="en-ZW"/>
        </w:rPr>
      </w:pPr>
      <w:r w:rsidRPr="009F4C4F">
        <w:rPr>
          <w:rStyle w:val="FootnoteReference"/>
          <w:rFonts w:ascii="Garamond" w:hAnsi="Garamond"/>
        </w:rPr>
        <w:footnoteRef/>
      </w:r>
      <w:r w:rsidRPr="009F4C4F">
        <w:rPr>
          <w:rFonts w:ascii="Garamond" w:hAnsi="Garamond"/>
        </w:rPr>
        <w:t xml:space="preserve"> </w:t>
      </w:r>
      <w:r w:rsidRPr="009F4C4F">
        <w:rPr>
          <w:rFonts w:ascii="Garamond" w:hAnsi="Garamond"/>
          <w:lang w:val="en-ZW"/>
        </w:rPr>
        <w:t xml:space="preserve">SJP was confirmed for </w:t>
      </w:r>
      <w:r w:rsidR="002E77AB" w:rsidRPr="002E77AB">
        <w:rPr>
          <w:rFonts w:ascii="Garamond" w:hAnsi="Garamond"/>
          <w:highlight w:val="black"/>
          <w:lang w:val="en-ZW"/>
        </w:rPr>
        <w:t>X</w:t>
      </w:r>
      <w:r w:rsidRPr="009F4C4F">
        <w:rPr>
          <w:rFonts w:ascii="Garamond" w:hAnsi="Garamond"/>
          <w:lang w:val="en-ZW"/>
        </w:rPr>
        <w:t xml:space="preserve"> of Flexible capacity.  However, SJP’s Category 3 Flexible capacity is capped at </w:t>
      </w:r>
      <w:r w:rsidR="002E77AB" w:rsidRPr="002E77AB">
        <w:rPr>
          <w:rFonts w:ascii="Garamond" w:hAnsi="Garamond"/>
          <w:highlight w:val="black"/>
          <w:lang w:val="en-ZW"/>
        </w:rPr>
        <w:t>X</w:t>
      </w:r>
      <w:r w:rsidRPr="009F4C4F">
        <w:rPr>
          <w:rFonts w:ascii="Garamond" w:hAnsi="Garamond"/>
          <w:lang w:val="en-ZW"/>
        </w:rPr>
        <w:t xml:space="preserve">.  SJP showed </w:t>
      </w:r>
      <w:r w:rsidR="002E77AB" w:rsidRPr="002E77AB">
        <w:rPr>
          <w:rFonts w:ascii="Garamond" w:hAnsi="Garamond"/>
          <w:highlight w:val="black"/>
          <w:lang w:val="en-ZW"/>
        </w:rPr>
        <w:t>X</w:t>
      </w:r>
      <w:r w:rsidRPr="009F4C4F">
        <w:rPr>
          <w:rFonts w:ascii="Garamond" w:hAnsi="Garamond"/>
          <w:lang w:val="en-ZW"/>
        </w:rPr>
        <w:t xml:space="preserve"> of Category 3 Flexible capacity, but only </w:t>
      </w:r>
      <w:r w:rsidR="002E77AB" w:rsidRPr="002E77AB">
        <w:rPr>
          <w:rFonts w:ascii="Garamond" w:hAnsi="Garamond"/>
          <w:highlight w:val="black"/>
          <w:lang w:val="en-ZW"/>
        </w:rPr>
        <w:t>X</w:t>
      </w:r>
      <w:r w:rsidRPr="009F4C4F">
        <w:rPr>
          <w:rFonts w:ascii="Garamond" w:hAnsi="Garamond"/>
          <w:lang w:val="en-ZW"/>
        </w:rPr>
        <w:t xml:space="preserve"> can be counted.  Therefore, SJP is confirmed for </w:t>
      </w:r>
      <w:r w:rsidR="002E77AB" w:rsidRPr="002E77AB">
        <w:rPr>
          <w:rFonts w:ascii="Garamond" w:hAnsi="Garamond"/>
          <w:highlight w:val="black"/>
          <w:lang w:val="en-ZW"/>
        </w:rPr>
        <w:t>X</w:t>
      </w:r>
      <w:r w:rsidRPr="009F4C4F">
        <w:rPr>
          <w:rFonts w:ascii="Garamond" w:hAnsi="Garamond"/>
          <w:lang w:val="en-ZW"/>
        </w:rPr>
        <w:t xml:space="preserve"> of Flexible capacity.</w:t>
      </w:r>
    </w:p>
  </w:footnote>
  <w:footnote w:id="3">
    <w:p w14:paraId="7B241C74" w14:textId="5ACB3DAF" w:rsidR="006E701D" w:rsidRPr="009F4C4F" w:rsidRDefault="006E701D" w:rsidP="006E701D">
      <w:pPr>
        <w:pStyle w:val="FootnoteText"/>
        <w:rPr>
          <w:lang w:val="en-ZW"/>
        </w:rPr>
      </w:pPr>
      <w:r w:rsidRPr="009F4C4F">
        <w:rPr>
          <w:rStyle w:val="FootnoteReference"/>
          <w:rFonts w:ascii="Garamond" w:hAnsi="Garamond"/>
        </w:rPr>
        <w:footnoteRef/>
      </w:r>
      <w:r w:rsidRPr="009F4C4F">
        <w:rPr>
          <w:rFonts w:ascii="Garamond" w:hAnsi="Garamond"/>
        </w:rPr>
        <w:t xml:space="preserve"> </w:t>
      </w:r>
      <w:r w:rsidRPr="009F4C4F">
        <w:rPr>
          <w:rFonts w:ascii="Garamond" w:hAnsi="Garamond"/>
          <w:lang w:val="en-ZW"/>
        </w:rPr>
        <w:t xml:space="preserve">D.19-06-026, </w:t>
      </w:r>
      <w:r w:rsidR="00DC62E9">
        <w:rPr>
          <w:rFonts w:ascii="Garamond" w:hAnsi="Garamond"/>
          <w:lang w:val="en-ZW"/>
        </w:rPr>
        <w:t xml:space="preserve">p. 19 and </w:t>
      </w:r>
      <w:r w:rsidRPr="009F4C4F">
        <w:rPr>
          <w:rFonts w:ascii="Garamond" w:hAnsi="Garamond"/>
          <w:lang w:val="en-ZW"/>
        </w:rPr>
        <w:t>OP 9, p.62</w:t>
      </w:r>
    </w:p>
  </w:footnote>
  <w:footnote w:id="4">
    <w:p w14:paraId="5F23040A" w14:textId="77777777" w:rsidR="00C152C0" w:rsidRPr="009F4C4F" w:rsidRDefault="00C152C0" w:rsidP="00C152C0">
      <w:pPr>
        <w:pStyle w:val="FootnoteText"/>
        <w:rPr>
          <w:rFonts w:ascii="Garamond" w:hAnsi="Garamond"/>
        </w:rPr>
      </w:pPr>
      <w:r w:rsidRPr="009F4C4F">
        <w:rPr>
          <w:rStyle w:val="FootnoteReference"/>
          <w:rFonts w:ascii="Garamond" w:hAnsi="Garamond"/>
        </w:rPr>
        <w:footnoteRef/>
      </w:r>
      <w:r w:rsidRPr="009F4C4F">
        <w:rPr>
          <w:rFonts w:ascii="Garamond" w:hAnsi="Garamond"/>
        </w:rPr>
        <w:t xml:space="preserve"> D.20-06-031, Ordering Paragraph (OP) 20, p. 96</w:t>
      </w:r>
    </w:p>
  </w:footnote>
  <w:footnote w:id="5">
    <w:p w14:paraId="67F605B2" w14:textId="77777777" w:rsidR="00EE6D4B" w:rsidRPr="009F4C4F" w:rsidRDefault="00EE6D4B" w:rsidP="00EE6D4B">
      <w:pPr>
        <w:pStyle w:val="FootnoteText"/>
        <w:rPr>
          <w:lang w:val="en-ZW"/>
        </w:rPr>
      </w:pPr>
      <w:r w:rsidRPr="009F4C4F">
        <w:rPr>
          <w:rStyle w:val="FootnoteReference"/>
          <w:rFonts w:ascii="Garamond" w:hAnsi="Garamond"/>
        </w:rPr>
        <w:footnoteRef/>
      </w:r>
      <w:r w:rsidRPr="009F4C4F">
        <w:rPr>
          <w:rFonts w:ascii="Garamond" w:hAnsi="Garamond"/>
        </w:rPr>
        <w:t xml:space="preserve"> </w:t>
      </w:r>
      <w:r w:rsidRPr="009F4C4F">
        <w:rPr>
          <w:rFonts w:ascii="Garamond" w:hAnsi="Garamond"/>
          <w:lang w:val="en-ZW"/>
        </w:rPr>
        <w:t xml:space="preserve">D.19-06-026, </w:t>
      </w:r>
      <w:r>
        <w:rPr>
          <w:rFonts w:ascii="Garamond" w:hAnsi="Garamond"/>
          <w:lang w:val="en-ZW"/>
        </w:rPr>
        <w:t xml:space="preserve">p. 19 and </w:t>
      </w:r>
      <w:r w:rsidRPr="009F4C4F">
        <w:rPr>
          <w:rFonts w:ascii="Garamond" w:hAnsi="Garamond"/>
          <w:lang w:val="en-ZW"/>
        </w:rPr>
        <w:t>OP 9, p.62</w:t>
      </w:r>
    </w:p>
  </w:footnote>
  <w:footnote w:id="6">
    <w:p w14:paraId="0DB6A925" w14:textId="77777777" w:rsidR="00C152C0" w:rsidRPr="009F4C4F" w:rsidRDefault="00C152C0" w:rsidP="00C152C0">
      <w:pPr>
        <w:pStyle w:val="FootnoteText"/>
        <w:rPr>
          <w:rFonts w:ascii="Garamond" w:hAnsi="Garamond"/>
          <w:lang w:val="en-ZW"/>
        </w:rPr>
      </w:pPr>
      <w:r w:rsidRPr="009F4C4F">
        <w:rPr>
          <w:rStyle w:val="FootnoteReference"/>
          <w:rFonts w:ascii="Garamond" w:hAnsi="Garamond"/>
        </w:rPr>
        <w:footnoteRef/>
      </w:r>
      <w:r w:rsidRPr="009F4C4F">
        <w:rPr>
          <w:rFonts w:ascii="Garamond" w:hAnsi="Garamond"/>
        </w:rPr>
        <w:t xml:space="preserve"> </w:t>
      </w:r>
      <w:r w:rsidRPr="009F4C4F">
        <w:rPr>
          <w:rFonts w:ascii="Garamond" w:hAnsi="Garamond"/>
          <w:lang w:val="en-ZW"/>
        </w:rPr>
        <w:t>The Commission received payment for Citation E-4195-0171 on April 16, 2024.</w:t>
      </w:r>
    </w:p>
  </w:footnote>
  <w:footnote w:id="7">
    <w:p w14:paraId="60592693" w14:textId="66863926" w:rsidR="00B57F56" w:rsidRPr="00AF365C" w:rsidRDefault="00B57F56" w:rsidP="00B57F56">
      <w:pPr>
        <w:pStyle w:val="FootnoteText"/>
        <w:rPr>
          <w:rFonts w:ascii="Garamond" w:hAnsi="Garamond"/>
        </w:rPr>
      </w:pPr>
      <w:r w:rsidRPr="00EE7E42">
        <w:rPr>
          <w:rStyle w:val="FootnoteReference"/>
          <w:rFonts w:ascii="Garamond" w:hAnsi="Garamond"/>
        </w:rPr>
        <w:footnoteRef/>
      </w:r>
      <w:r w:rsidRPr="00EE7E42">
        <w:rPr>
          <w:rFonts w:ascii="Garamond" w:hAnsi="Garamond"/>
        </w:rPr>
        <w:t xml:space="preserve"> D.21-06-029, OP 16, p.</w:t>
      </w:r>
      <w:r w:rsidR="009F4C4F">
        <w:rPr>
          <w:rFonts w:ascii="Garamond" w:hAnsi="Garamond"/>
        </w:rPr>
        <w:t xml:space="preserve"> 79.</w:t>
      </w:r>
    </w:p>
  </w:footnote>
  <w:footnote w:id="8">
    <w:p w14:paraId="4CE56CB4" w14:textId="77777777" w:rsidR="00C152C0" w:rsidRPr="00C85DF5" w:rsidRDefault="00C152C0" w:rsidP="00C152C0">
      <w:pPr>
        <w:pStyle w:val="FootnoteText"/>
        <w:rPr>
          <w:rFonts w:ascii="Garamond" w:hAnsi="Garamond"/>
        </w:rPr>
      </w:pPr>
      <w:r w:rsidRPr="00C85DF5">
        <w:rPr>
          <w:rStyle w:val="FootnoteReference"/>
          <w:rFonts w:ascii="Garamond" w:hAnsi="Garamond"/>
        </w:rPr>
        <w:footnoteRef/>
      </w:r>
      <w:r w:rsidRPr="00C85DF5">
        <w:rPr>
          <w:rFonts w:ascii="Garamond" w:hAnsi="Garamond"/>
        </w:rPr>
        <w:t xml:space="preserve"> D.20-06-031, OP 20, p. 96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40989" w14:textId="0606B96A" w:rsidR="00B57F56" w:rsidRPr="00A25A05" w:rsidRDefault="00B246C0" w:rsidP="00A25A05">
    <w:pPr>
      <w:tabs>
        <w:tab w:val="right" w:pos="11070"/>
      </w:tabs>
      <w:spacing w:before="80"/>
      <w:rPr>
        <w:rFonts w:ascii="Times New Roman" w:eastAsia="Times New Roman" w:hAnsi="Times New Roman"/>
        <w:sz w:val="14"/>
        <w:szCs w:val="24"/>
      </w:rPr>
    </w:pPr>
    <w:r>
      <w:rPr>
        <w:noProof/>
      </w:rPr>
      <w:drawing>
        <wp:inline distT="0" distB="0" distL="0" distR="0" wp14:anchorId="0015C0CC" wp14:editId="57729BFF">
          <wp:extent cx="5486400" cy="295910"/>
          <wp:effectExtent l="0" t="0" r="0" b="0"/>
          <wp:docPr id="1637672921" name="Picture 163767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486400" cy="29591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3A527" w14:textId="77777777" w:rsidR="00F87E5D" w:rsidRDefault="00F87E5D" w:rsidP="00F87E5D">
    <w:pPr>
      <w:pStyle w:val="Header"/>
      <w:jc w:val="center"/>
    </w:pPr>
    <w:r>
      <w:rPr>
        <w:noProof/>
      </w:rPr>
      <w:drawing>
        <wp:anchor distT="0" distB="0" distL="114300" distR="114300" simplePos="0" relativeHeight="251663360" behindDoc="1" locked="0" layoutInCell="1" allowOverlap="1" wp14:anchorId="736E126E" wp14:editId="036849D7">
          <wp:simplePos x="0" y="0"/>
          <wp:positionH relativeFrom="column">
            <wp:posOffset>-1162050</wp:posOffset>
          </wp:positionH>
          <wp:positionV relativeFrom="paragraph">
            <wp:posOffset>876335</wp:posOffset>
          </wp:positionV>
          <wp:extent cx="7767601" cy="970915"/>
          <wp:effectExtent l="0" t="0" r="0" b="0"/>
          <wp:wrapNone/>
          <wp:docPr id="463262797" name="Picture 46326279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93548" name="Picture 981393548"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67601" cy="970915"/>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26889AC9" wp14:editId="61A6CF0F">
          <wp:extent cx="795131" cy="805325"/>
          <wp:effectExtent l="0" t="0" r="5080" b="0"/>
          <wp:docPr id="1863041276" name="Picture 186304127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15738C9B" w14:textId="77777777" w:rsidR="00F87E5D" w:rsidRDefault="00F87E5D" w:rsidP="00F87E5D">
    <w:pPr>
      <w:pStyle w:val="Header"/>
      <w:jc w:val="center"/>
    </w:pPr>
  </w:p>
  <w:p w14:paraId="0CE5DC12" w14:textId="77777777" w:rsidR="00F87E5D" w:rsidRDefault="00F87E5D" w:rsidP="00F87E5D">
    <w:pPr>
      <w:pStyle w:val="Header"/>
      <w:jc w:val="center"/>
    </w:pPr>
  </w:p>
  <w:p w14:paraId="69385622" w14:textId="77777777" w:rsidR="00F87E5D" w:rsidRDefault="00F87E5D" w:rsidP="00F87E5D">
    <w:pPr>
      <w:pStyle w:val="Header"/>
      <w:jc w:val="center"/>
    </w:pPr>
  </w:p>
  <w:p w14:paraId="314D4E03" w14:textId="77777777" w:rsidR="00F87E5D" w:rsidRDefault="00F87E5D" w:rsidP="00F87E5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CE0E1" w14:textId="77777777" w:rsidR="0026038E" w:rsidRDefault="0026038E" w:rsidP="004D3124">
    <w:pPr>
      <w:pStyle w:val="Header"/>
    </w:pPr>
    <w:r>
      <w:rPr>
        <w:noProof/>
      </w:rPr>
      <w:drawing>
        <wp:inline distT="0" distB="0" distL="0" distR="0" wp14:anchorId="5A6A779E" wp14:editId="417BCBD4">
          <wp:extent cx="6400800" cy="345440"/>
          <wp:effectExtent l="0" t="0" r="0" b="0"/>
          <wp:docPr id="348456472" name="Picture 348456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400800" cy="34544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F0CD4" w14:textId="77777777" w:rsidR="0026038E" w:rsidRDefault="0026038E" w:rsidP="004D3124">
    <w:pPr>
      <w:pStyle w:val="Header"/>
      <w:jc w:val="center"/>
    </w:pPr>
    <w:r>
      <w:rPr>
        <w:noProof/>
      </w:rPr>
      <w:drawing>
        <wp:anchor distT="0" distB="0" distL="114300" distR="114300" simplePos="0" relativeHeight="251658240" behindDoc="1" locked="0" layoutInCell="1" allowOverlap="1" wp14:anchorId="67C6C8BE" wp14:editId="50101CBB">
          <wp:simplePos x="0" y="0"/>
          <wp:positionH relativeFrom="column">
            <wp:posOffset>-685796</wp:posOffset>
          </wp:positionH>
          <wp:positionV relativeFrom="paragraph">
            <wp:posOffset>815788</wp:posOffset>
          </wp:positionV>
          <wp:extent cx="7771704" cy="1028608"/>
          <wp:effectExtent l="0" t="0" r="0" b="0"/>
          <wp:wrapNone/>
          <wp:docPr id="1995315240" name="Picture 1995315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315240" name="Picture 1995315240"/>
                  <pic:cNvPicPr/>
                </pic:nvPicPr>
                <pic:blipFill>
                  <a:blip r:embed="rId1">
                    <a:extLst>
                      <a:ext uri="{28A0092B-C50C-407E-A947-70E740481C1C}">
                        <a14:useLocalDpi xmlns:a14="http://schemas.microsoft.com/office/drawing/2010/main" val="0"/>
                      </a:ext>
                    </a:extLst>
                  </a:blip>
                  <a:stretch>
                    <a:fillRect/>
                  </a:stretch>
                </pic:blipFill>
                <pic:spPr>
                  <a:xfrm>
                    <a:off x="0" y="0"/>
                    <a:ext cx="7771704" cy="1028608"/>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152B0781" wp14:editId="2ECBA3F9">
          <wp:extent cx="795131" cy="805325"/>
          <wp:effectExtent l="0" t="0" r="5080" b="0"/>
          <wp:docPr id="487764294" name="Picture 48776429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218C08CB" w14:textId="77777777" w:rsidR="0026038E" w:rsidRDefault="0026038E" w:rsidP="004D3124">
    <w:pPr>
      <w:pStyle w:val="Header"/>
    </w:pPr>
  </w:p>
  <w:p w14:paraId="143A1D2E" w14:textId="77777777" w:rsidR="0026038E" w:rsidRDefault="0026038E" w:rsidP="004D3124">
    <w:pPr>
      <w:pStyle w:val="Header"/>
    </w:pPr>
  </w:p>
  <w:p w14:paraId="147E217D" w14:textId="77777777" w:rsidR="0026038E" w:rsidRDefault="0026038E" w:rsidP="004D3124">
    <w:pPr>
      <w:pStyle w:val="Header"/>
    </w:pPr>
  </w:p>
  <w:p w14:paraId="732B145C" w14:textId="77777777" w:rsidR="0026038E" w:rsidRDefault="0026038E" w:rsidP="004D31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6EC2"/>
    <w:multiLevelType w:val="hybridMultilevel"/>
    <w:tmpl w:val="B9826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5919"/>
    <w:multiLevelType w:val="hybridMultilevel"/>
    <w:tmpl w:val="EA3E1116"/>
    <w:lvl w:ilvl="0" w:tplc="F26E2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9783DFE"/>
    <w:multiLevelType w:val="hybridMultilevel"/>
    <w:tmpl w:val="54A468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E27DA7"/>
    <w:multiLevelType w:val="hybridMultilevel"/>
    <w:tmpl w:val="0E007CCE"/>
    <w:lvl w:ilvl="0" w:tplc="047C5B1E">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79E6BB7"/>
    <w:multiLevelType w:val="multilevel"/>
    <w:tmpl w:val="95E05A64"/>
    <w:styleLink w:val="Style1"/>
    <w:lvl w:ilvl="0">
      <w:start w:val="1"/>
      <w:numFmt w:val="decimal"/>
      <w:lvlText w:val="%1"/>
      <w:lvlJc w:val="left"/>
      <w:pPr>
        <w:ind w:left="432" w:hanging="432"/>
      </w:pPr>
      <w:rPr>
        <w:rFonts w:ascii="Century Gothic" w:hAnsi="Century Gothic" w:hint="default"/>
        <w:b/>
        <w:color w:val="3D5B63"/>
        <w:sz w:val="26"/>
      </w:rPr>
    </w:lvl>
    <w:lvl w:ilvl="1">
      <w:start w:val="1"/>
      <w:numFmt w:val="decimal"/>
      <w:lvlText w:val="%1.%2"/>
      <w:lvlJc w:val="left"/>
      <w:pPr>
        <w:ind w:left="84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66FA6479"/>
    <w:multiLevelType w:val="hybridMultilevel"/>
    <w:tmpl w:val="052CCF5E"/>
    <w:lvl w:ilvl="0" w:tplc="285826E8">
      <w:start w:val="1"/>
      <w:numFmt w:val="upp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9250D0C"/>
    <w:multiLevelType w:val="hybridMultilevel"/>
    <w:tmpl w:val="73B6B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9E48FA"/>
    <w:multiLevelType w:val="hybridMultilevel"/>
    <w:tmpl w:val="B26C46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8645416">
    <w:abstractNumId w:val="4"/>
  </w:num>
  <w:num w:numId="2" w16cid:durableId="469982624">
    <w:abstractNumId w:val="0"/>
  </w:num>
  <w:num w:numId="3" w16cid:durableId="15884808">
    <w:abstractNumId w:val="2"/>
  </w:num>
  <w:num w:numId="4" w16cid:durableId="1157722173">
    <w:abstractNumId w:val="5"/>
  </w:num>
  <w:num w:numId="5" w16cid:durableId="773330461">
    <w:abstractNumId w:val="3"/>
  </w:num>
  <w:num w:numId="6" w16cid:durableId="1135224094">
    <w:abstractNumId w:val="6"/>
  </w:num>
  <w:num w:numId="7" w16cid:durableId="1198276239">
    <w:abstractNumId w:val="7"/>
  </w:num>
  <w:num w:numId="8" w16cid:durableId="1432386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E5D"/>
    <w:rsid w:val="00010E24"/>
    <w:rsid w:val="00025D3E"/>
    <w:rsid w:val="00087928"/>
    <w:rsid w:val="000A0208"/>
    <w:rsid w:val="000B3665"/>
    <w:rsid w:val="000B3EDF"/>
    <w:rsid w:val="000E60E9"/>
    <w:rsid w:val="00101F7E"/>
    <w:rsid w:val="001031BC"/>
    <w:rsid w:val="0010372E"/>
    <w:rsid w:val="00157E2C"/>
    <w:rsid w:val="001643A8"/>
    <w:rsid w:val="0019189B"/>
    <w:rsid w:val="001A0535"/>
    <w:rsid w:val="001C326D"/>
    <w:rsid w:val="001D712D"/>
    <w:rsid w:val="001E3335"/>
    <w:rsid w:val="00204864"/>
    <w:rsid w:val="00207CAA"/>
    <w:rsid w:val="0021665B"/>
    <w:rsid w:val="00226AB4"/>
    <w:rsid w:val="0026038E"/>
    <w:rsid w:val="002A056B"/>
    <w:rsid w:val="002E779D"/>
    <w:rsid w:val="002E77AB"/>
    <w:rsid w:val="00304309"/>
    <w:rsid w:val="00310332"/>
    <w:rsid w:val="0039214C"/>
    <w:rsid w:val="003941C1"/>
    <w:rsid w:val="00394224"/>
    <w:rsid w:val="003A183A"/>
    <w:rsid w:val="003A7C5B"/>
    <w:rsid w:val="003F5149"/>
    <w:rsid w:val="004035F2"/>
    <w:rsid w:val="00450FFD"/>
    <w:rsid w:val="004616E6"/>
    <w:rsid w:val="00462AC5"/>
    <w:rsid w:val="004737EE"/>
    <w:rsid w:val="004940AE"/>
    <w:rsid w:val="004B0B36"/>
    <w:rsid w:val="004C294E"/>
    <w:rsid w:val="004D2D25"/>
    <w:rsid w:val="004D3124"/>
    <w:rsid w:val="004D7A24"/>
    <w:rsid w:val="004F0830"/>
    <w:rsid w:val="00516245"/>
    <w:rsid w:val="00524BAD"/>
    <w:rsid w:val="005378DC"/>
    <w:rsid w:val="00537E20"/>
    <w:rsid w:val="005601D3"/>
    <w:rsid w:val="005E63CE"/>
    <w:rsid w:val="005F3208"/>
    <w:rsid w:val="0061566C"/>
    <w:rsid w:val="006224FE"/>
    <w:rsid w:val="00657F52"/>
    <w:rsid w:val="00670A14"/>
    <w:rsid w:val="0068318A"/>
    <w:rsid w:val="006923AD"/>
    <w:rsid w:val="006A2254"/>
    <w:rsid w:val="006A4E97"/>
    <w:rsid w:val="006E701D"/>
    <w:rsid w:val="0072659E"/>
    <w:rsid w:val="00727D81"/>
    <w:rsid w:val="00732460"/>
    <w:rsid w:val="00764E04"/>
    <w:rsid w:val="0077064F"/>
    <w:rsid w:val="00791212"/>
    <w:rsid w:val="007B3906"/>
    <w:rsid w:val="007C1DD7"/>
    <w:rsid w:val="00806721"/>
    <w:rsid w:val="00832118"/>
    <w:rsid w:val="00834C2C"/>
    <w:rsid w:val="00836BF8"/>
    <w:rsid w:val="0087527F"/>
    <w:rsid w:val="00880794"/>
    <w:rsid w:val="00885B88"/>
    <w:rsid w:val="008B084F"/>
    <w:rsid w:val="008B376F"/>
    <w:rsid w:val="008D54CD"/>
    <w:rsid w:val="0093778E"/>
    <w:rsid w:val="0098027B"/>
    <w:rsid w:val="009D2E1B"/>
    <w:rsid w:val="009F1BB3"/>
    <w:rsid w:val="009F4C4F"/>
    <w:rsid w:val="009F5E90"/>
    <w:rsid w:val="00A20BE4"/>
    <w:rsid w:val="00A87872"/>
    <w:rsid w:val="00A93239"/>
    <w:rsid w:val="00A93DFF"/>
    <w:rsid w:val="00AF1F3E"/>
    <w:rsid w:val="00AF365C"/>
    <w:rsid w:val="00B07705"/>
    <w:rsid w:val="00B1145B"/>
    <w:rsid w:val="00B246C0"/>
    <w:rsid w:val="00B57F56"/>
    <w:rsid w:val="00B673D0"/>
    <w:rsid w:val="00BD0C84"/>
    <w:rsid w:val="00BE7AAA"/>
    <w:rsid w:val="00C152C0"/>
    <w:rsid w:val="00C30190"/>
    <w:rsid w:val="00C43AB3"/>
    <w:rsid w:val="00C57F0A"/>
    <w:rsid w:val="00C6308E"/>
    <w:rsid w:val="00C84902"/>
    <w:rsid w:val="00C85DF5"/>
    <w:rsid w:val="00CA63A5"/>
    <w:rsid w:val="00CB390E"/>
    <w:rsid w:val="00D114DB"/>
    <w:rsid w:val="00D13672"/>
    <w:rsid w:val="00D27AFF"/>
    <w:rsid w:val="00D56078"/>
    <w:rsid w:val="00D57912"/>
    <w:rsid w:val="00D639D4"/>
    <w:rsid w:val="00D77029"/>
    <w:rsid w:val="00DB72E2"/>
    <w:rsid w:val="00DC2323"/>
    <w:rsid w:val="00DC54A8"/>
    <w:rsid w:val="00DC62E9"/>
    <w:rsid w:val="00DF2931"/>
    <w:rsid w:val="00E03BA6"/>
    <w:rsid w:val="00E072D3"/>
    <w:rsid w:val="00E27F84"/>
    <w:rsid w:val="00E4428A"/>
    <w:rsid w:val="00E47FE4"/>
    <w:rsid w:val="00E86AFE"/>
    <w:rsid w:val="00E95C33"/>
    <w:rsid w:val="00EA31FD"/>
    <w:rsid w:val="00EC0D68"/>
    <w:rsid w:val="00ED0DB4"/>
    <w:rsid w:val="00ED6CE9"/>
    <w:rsid w:val="00EE07CB"/>
    <w:rsid w:val="00EE6D4B"/>
    <w:rsid w:val="00EE7E42"/>
    <w:rsid w:val="00F14F48"/>
    <w:rsid w:val="00F32E67"/>
    <w:rsid w:val="00F42414"/>
    <w:rsid w:val="00F56426"/>
    <w:rsid w:val="00F65450"/>
    <w:rsid w:val="00F87E5D"/>
    <w:rsid w:val="00FA6455"/>
    <w:rsid w:val="00FF2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BA91179"/>
  <w15:chartTrackingRefBased/>
  <w15:docId w15:val="{7A2E7FB2-927E-48AF-925B-0FEC50A0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078"/>
    <w:pPr>
      <w:spacing w:after="240" w:line="312" w:lineRule="auto"/>
    </w:pPr>
    <w:rPr>
      <w:rFonts w:ascii="Garamond" w:hAnsi="Garamond" w:cs="Times New Roman (Body CS)"/>
      <w:sz w:val="22"/>
      <w:szCs w:val="22"/>
    </w:rPr>
  </w:style>
  <w:style w:type="paragraph" w:styleId="Heading1">
    <w:name w:val="heading 1"/>
    <w:basedOn w:val="Normal"/>
    <w:next w:val="Normal"/>
    <w:link w:val="Heading1Char"/>
    <w:uiPriority w:val="9"/>
    <w:qFormat/>
    <w:rsid w:val="0026038E"/>
    <w:pPr>
      <w:keepNext/>
      <w:keepLines/>
      <w:spacing w:before="240" w:after="0"/>
      <w:outlineLvl w:val="0"/>
    </w:pPr>
    <w:rPr>
      <w:rFonts w:ascii="Century Gothic" w:eastAsiaTheme="majorEastAsia" w:hAnsi="Century Gothic" w:cstheme="majorBidi"/>
      <w:color w:val="000000" w:themeColor="text1"/>
      <w:sz w:val="28"/>
      <w:szCs w:val="32"/>
    </w:rPr>
  </w:style>
  <w:style w:type="paragraph" w:styleId="Heading2">
    <w:name w:val="heading 2"/>
    <w:basedOn w:val="Normal"/>
    <w:next w:val="Normal"/>
    <w:link w:val="Heading2Char"/>
    <w:uiPriority w:val="9"/>
    <w:unhideWhenUsed/>
    <w:qFormat/>
    <w:rsid w:val="0026038E"/>
    <w:pPr>
      <w:keepNext/>
      <w:keepLines/>
      <w:spacing w:before="40" w:after="0"/>
      <w:outlineLvl w:val="1"/>
    </w:pPr>
    <w:rPr>
      <w:rFonts w:ascii="Century Gothic" w:eastAsiaTheme="majorEastAsia" w:hAnsi="Century Gothic" w:cstheme="majorBidi"/>
      <w:i/>
      <w:iCs/>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19189B"/>
    <w:pPr>
      <w:numPr>
        <w:numId w:val="1"/>
      </w:numPr>
    </w:pPr>
  </w:style>
  <w:style w:type="paragraph" w:styleId="Header">
    <w:name w:val="header"/>
    <w:basedOn w:val="Normal"/>
    <w:link w:val="Head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HeaderChar">
    <w:name w:val="Header Char"/>
    <w:basedOn w:val="DefaultParagraphFont"/>
    <w:link w:val="Header"/>
    <w:uiPriority w:val="99"/>
    <w:rsid w:val="0026038E"/>
  </w:style>
  <w:style w:type="paragraph" w:styleId="Footer">
    <w:name w:val="footer"/>
    <w:basedOn w:val="Normal"/>
    <w:link w:val="Foot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FooterChar">
    <w:name w:val="Footer Char"/>
    <w:basedOn w:val="DefaultParagraphFont"/>
    <w:link w:val="Footer"/>
    <w:uiPriority w:val="99"/>
    <w:rsid w:val="0026038E"/>
  </w:style>
  <w:style w:type="character" w:customStyle="1" w:styleId="Heading1Char">
    <w:name w:val="Heading 1 Char"/>
    <w:basedOn w:val="DefaultParagraphFont"/>
    <w:link w:val="Heading1"/>
    <w:uiPriority w:val="9"/>
    <w:rsid w:val="0026038E"/>
    <w:rPr>
      <w:rFonts w:ascii="Century Gothic" w:eastAsiaTheme="majorEastAsia" w:hAnsi="Century Gothic" w:cstheme="majorBidi"/>
      <w:color w:val="000000" w:themeColor="text1"/>
      <w:spacing w:val="4"/>
      <w:sz w:val="28"/>
      <w:szCs w:val="32"/>
    </w:rPr>
  </w:style>
  <w:style w:type="character" w:customStyle="1" w:styleId="Heading2Char">
    <w:name w:val="Heading 2 Char"/>
    <w:basedOn w:val="DefaultParagraphFont"/>
    <w:link w:val="Heading2"/>
    <w:uiPriority w:val="9"/>
    <w:rsid w:val="0026038E"/>
    <w:rPr>
      <w:rFonts w:ascii="Century Gothic" w:eastAsiaTheme="majorEastAsia" w:hAnsi="Century Gothic" w:cstheme="majorBidi"/>
      <w:i/>
      <w:iCs/>
      <w:color w:val="000000" w:themeColor="text1"/>
      <w:spacing w:val="4"/>
    </w:rPr>
  </w:style>
  <w:style w:type="character" w:styleId="PageNumber">
    <w:name w:val="page number"/>
    <w:basedOn w:val="DefaultParagraphFont"/>
    <w:uiPriority w:val="99"/>
    <w:semiHidden/>
    <w:unhideWhenUsed/>
    <w:rsid w:val="003A183A"/>
    <w:rPr>
      <w:rFonts w:ascii="Garamond" w:hAnsi="Garamond"/>
      <w:b w:val="0"/>
      <w:i w:val="0"/>
      <w:sz w:val="21"/>
    </w:rPr>
  </w:style>
  <w:style w:type="paragraph" w:styleId="FootnoteText">
    <w:name w:val="footnote text"/>
    <w:basedOn w:val="Normal"/>
    <w:link w:val="FootnoteTextChar"/>
    <w:uiPriority w:val="99"/>
    <w:semiHidden/>
    <w:unhideWhenUsed/>
    <w:rsid w:val="0072659E"/>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72659E"/>
    <w:rPr>
      <w:rFonts w:ascii="Calibri" w:eastAsia="Calibri" w:hAnsi="Calibri" w:cs="Times New Roman"/>
      <w:sz w:val="20"/>
      <w:szCs w:val="20"/>
    </w:rPr>
  </w:style>
  <w:style w:type="character" w:styleId="FootnoteReference">
    <w:name w:val="footnote reference"/>
    <w:uiPriority w:val="99"/>
    <w:semiHidden/>
    <w:unhideWhenUsed/>
    <w:rsid w:val="0072659E"/>
    <w:rPr>
      <w:vertAlign w:val="superscript"/>
    </w:rPr>
  </w:style>
  <w:style w:type="paragraph" w:customStyle="1" w:styleId="TableParagraph">
    <w:name w:val="Table Paragraph"/>
    <w:basedOn w:val="Normal"/>
    <w:uiPriority w:val="1"/>
    <w:qFormat/>
    <w:rsid w:val="0072659E"/>
    <w:pPr>
      <w:widowControl w:val="0"/>
      <w:autoSpaceDE w:val="0"/>
      <w:autoSpaceDN w:val="0"/>
      <w:spacing w:after="0" w:line="240" w:lineRule="auto"/>
    </w:pPr>
    <w:rPr>
      <w:rFonts w:ascii="Times New Roman" w:eastAsia="Times New Roman" w:hAnsi="Times New Roman" w:cs="Times New Roman"/>
    </w:rPr>
  </w:style>
  <w:style w:type="paragraph" w:styleId="ListParagraph">
    <w:name w:val="List Paragraph"/>
    <w:basedOn w:val="Normal"/>
    <w:uiPriority w:val="34"/>
    <w:qFormat/>
    <w:rsid w:val="00B57F56"/>
    <w:pPr>
      <w:spacing w:after="0" w:line="240" w:lineRule="auto"/>
      <w:ind w:left="720"/>
      <w:contextualSpacing/>
    </w:pPr>
    <w:rPr>
      <w:rFonts w:ascii="Calibri" w:eastAsia="Calibri" w:hAnsi="Calibri" w:cs="Times New Roman"/>
    </w:rPr>
  </w:style>
  <w:style w:type="table" w:styleId="TableGrid">
    <w:name w:val="Table Grid"/>
    <w:basedOn w:val="TableNormal"/>
    <w:uiPriority w:val="39"/>
    <w:rsid w:val="00B57F56"/>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57F56"/>
    <w:rPr>
      <w:color w:val="0563C1" w:themeColor="hyperlink"/>
      <w:u w:val="single"/>
    </w:rPr>
  </w:style>
  <w:style w:type="character" w:styleId="UnresolvedMention">
    <w:name w:val="Unresolved Mention"/>
    <w:basedOn w:val="DefaultParagraphFont"/>
    <w:uiPriority w:val="99"/>
    <w:semiHidden/>
    <w:unhideWhenUsed/>
    <w:rsid w:val="00B57F56"/>
    <w:rPr>
      <w:color w:val="605E5C"/>
      <w:shd w:val="clear" w:color="auto" w:fill="E1DFDD"/>
    </w:rPr>
  </w:style>
  <w:style w:type="paragraph" w:styleId="Revision">
    <w:name w:val="Revision"/>
    <w:hidden/>
    <w:uiPriority w:val="99"/>
    <w:semiHidden/>
    <w:rsid w:val="00AF365C"/>
    <w:rPr>
      <w:rFonts w:ascii="Garamond" w:hAnsi="Garamond" w:cs="Times New Roman (Body CS)"/>
      <w:sz w:val="22"/>
      <w:szCs w:val="22"/>
    </w:rPr>
  </w:style>
  <w:style w:type="character" w:styleId="CommentReference">
    <w:name w:val="annotation reference"/>
    <w:basedOn w:val="DefaultParagraphFont"/>
    <w:uiPriority w:val="99"/>
    <w:semiHidden/>
    <w:unhideWhenUsed/>
    <w:rsid w:val="00FA6455"/>
    <w:rPr>
      <w:sz w:val="16"/>
      <w:szCs w:val="16"/>
    </w:rPr>
  </w:style>
  <w:style w:type="paragraph" w:styleId="CommentText">
    <w:name w:val="annotation text"/>
    <w:basedOn w:val="Normal"/>
    <w:link w:val="CommentTextChar"/>
    <w:uiPriority w:val="99"/>
    <w:unhideWhenUsed/>
    <w:rsid w:val="00FA6455"/>
    <w:pPr>
      <w:spacing w:line="240" w:lineRule="auto"/>
    </w:pPr>
    <w:rPr>
      <w:sz w:val="20"/>
      <w:szCs w:val="20"/>
    </w:rPr>
  </w:style>
  <w:style w:type="character" w:customStyle="1" w:styleId="CommentTextChar">
    <w:name w:val="Comment Text Char"/>
    <w:basedOn w:val="DefaultParagraphFont"/>
    <w:link w:val="CommentText"/>
    <w:uiPriority w:val="99"/>
    <w:rsid w:val="00FA6455"/>
    <w:rPr>
      <w:rFonts w:ascii="Garamond" w:hAnsi="Garamond" w:cs="Times New Roman (Body CS)"/>
      <w:sz w:val="20"/>
      <w:szCs w:val="20"/>
    </w:rPr>
  </w:style>
  <w:style w:type="paragraph" w:styleId="CommentSubject">
    <w:name w:val="annotation subject"/>
    <w:basedOn w:val="CommentText"/>
    <w:next w:val="CommentText"/>
    <w:link w:val="CommentSubjectChar"/>
    <w:uiPriority w:val="99"/>
    <w:semiHidden/>
    <w:unhideWhenUsed/>
    <w:rsid w:val="00FA6455"/>
    <w:rPr>
      <w:b/>
      <w:bCs/>
    </w:rPr>
  </w:style>
  <w:style w:type="character" w:customStyle="1" w:styleId="CommentSubjectChar">
    <w:name w:val="Comment Subject Char"/>
    <w:basedOn w:val="CommentTextChar"/>
    <w:link w:val="CommentSubject"/>
    <w:uiPriority w:val="99"/>
    <w:semiHidden/>
    <w:rsid w:val="00FA6455"/>
    <w:rPr>
      <w:rFonts w:ascii="Garamond" w:hAnsi="Garamond" w:cs="Times New Roman (Body C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ALJ_Div_Appeals_Coordinator@cpuc.ca.gov"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ALJ_Div_Appeals_Coordinator@cpuc.ca.go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J_Div_Appeals_Coordinator@cpuc.ca.gov"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BF\AppData\Local\Microsoft\Windows\INetCache\Content.Outlook\XFGEGSPK\E-4195-0183%20Lancaster%20Choice%20Energ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010FC80E8EA7C44AD3E0D3945395AD4" ma:contentTypeVersion="11" ma:contentTypeDescription="Create a new document." ma:contentTypeScope="" ma:versionID="11a68509ecb6aec898a02359af77ee5d">
  <xsd:schema xmlns:xsd="http://www.w3.org/2001/XMLSchema" xmlns:xs="http://www.w3.org/2001/XMLSchema" xmlns:p="http://schemas.microsoft.com/office/2006/metadata/properties" xmlns:ns2="af698ff8-a920-4b49-a5f6-3b1300a2f808" xmlns:ns3="db99a4d6-c8f3-42a9-97eb-2030ef8bef78" targetNamespace="http://schemas.microsoft.com/office/2006/metadata/properties" ma:root="true" ma:fieldsID="949601b72355453bf87e3651b58252c9" ns2:_="" ns3:_="">
    <xsd:import namespace="af698ff8-a920-4b49-a5f6-3b1300a2f808"/>
    <xsd:import namespace="db99a4d6-c8f3-42a9-97eb-2030ef8bef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698ff8-a920-4b49-a5f6-3b1300a2f8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99a4d6-c8f3-42a9-97eb-2030ef8bef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d69fb06-918c-4d53-8e89-3cef564aab78}" ma:internalName="TaxCatchAll" ma:showField="CatchAllData" ma:web="db99a4d6-c8f3-42a9-97eb-2030ef8bef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f698ff8-a920-4b49-a5f6-3b1300a2f808">
      <Terms xmlns="http://schemas.microsoft.com/office/infopath/2007/PartnerControls"/>
    </lcf76f155ced4ddcb4097134ff3c332f>
    <TaxCatchAll xmlns="db99a4d6-c8f3-42a9-97eb-2030ef8bef78" xsi:nil="true"/>
  </documentManagement>
</p:properties>
</file>

<file path=customXml/itemProps1.xml><?xml version="1.0" encoding="utf-8"?>
<ds:datastoreItem xmlns:ds="http://schemas.openxmlformats.org/officeDocument/2006/customXml" ds:itemID="{06487671-1574-4E98-95C7-48AFD1C8B6DF}">
  <ds:schemaRefs>
    <ds:schemaRef ds:uri="http://schemas.openxmlformats.org/officeDocument/2006/bibliography"/>
  </ds:schemaRefs>
</ds:datastoreItem>
</file>

<file path=customXml/itemProps2.xml><?xml version="1.0" encoding="utf-8"?>
<ds:datastoreItem xmlns:ds="http://schemas.openxmlformats.org/officeDocument/2006/customXml" ds:itemID="{D6D08C32-7FC6-4412-9DCA-124B8069A644}">
  <ds:schemaRefs>
    <ds:schemaRef ds:uri="http://schemas.microsoft.com/sharepoint/v3/contenttype/forms"/>
  </ds:schemaRefs>
</ds:datastoreItem>
</file>

<file path=customXml/itemProps3.xml><?xml version="1.0" encoding="utf-8"?>
<ds:datastoreItem xmlns:ds="http://schemas.openxmlformats.org/officeDocument/2006/customXml" ds:itemID="{7519A24C-777E-4110-B82C-21C3A3FA0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698ff8-a920-4b49-a5f6-3b1300a2f808"/>
    <ds:schemaRef ds:uri="db99a4d6-c8f3-42a9-97eb-2030ef8bef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30CC5E-CDD1-4EA2-BE8B-AC9380020AA7}">
  <ds:schemaRefs>
    <ds:schemaRef ds:uri="http://schemas.microsoft.com/office/2006/metadata/properties"/>
    <ds:schemaRef ds:uri="http://schemas.microsoft.com/office/infopath/2007/PartnerControls"/>
    <ds:schemaRef ds:uri="af698ff8-a920-4b49-a5f6-3b1300a2f808"/>
    <ds:schemaRef ds:uri="db99a4d6-c8f3-42a9-97eb-2030ef8bef78"/>
  </ds:schemaRefs>
</ds:datastoreItem>
</file>

<file path=docProps/app.xml><?xml version="1.0" encoding="utf-8"?>
<Properties xmlns="http://schemas.openxmlformats.org/officeDocument/2006/extended-properties" xmlns:vt="http://schemas.openxmlformats.org/officeDocument/2006/docPropsVTypes">
  <Template>E-4195-0183 Lancaster Choice Energy</Template>
  <TotalTime>7</TotalTime>
  <Pages>10</Pages>
  <Words>2950</Words>
  <Characters>16334</Characters>
  <Application>Microsoft Office Word</Application>
  <DocSecurity>4</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Ouyang, Ke Hao</dc:creator>
  <cp:keywords/>
  <dc:description/>
  <cp:lastModifiedBy>Intluxay, Alex</cp:lastModifiedBy>
  <cp:revision>2</cp:revision>
  <dcterms:created xsi:type="dcterms:W3CDTF">2025-02-26T01:19:00Z</dcterms:created>
  <dcterms:modified xsi:type="dcterms:W3CDTF">2025-02-26T01:19:00Z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0x010100B010FC80E8EA7C44AD3E0D3945395AD4</vt:lpwstr>
  </property>
  <property fmtid="{D5CDD505-2E9C-101B-9397-08002B2CF9AE}" pid="3" name="GrammarlyDocumentId">
    <vt:lpwstr>86c9ddda471afb508860ebbda2bec855dbed669c7079abf585419cdac9335b39</vt:lpwstr>
  </property>
</Properties>
</file>